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606" w:rsidRPr="00BC2665" w:rsidRDefault="00AD52DD" w:rsidP="00E32606">
      <w:pPr>
        <w:ind w:right="-2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-544830</wp:posOffset>
            </wp:positionV>
            <wp:extent cx="7412990" cy="1630680"/>
            <wp:effectExtent l="0" t="0" r="0" b="0"/>
            <wp:wrapTight wrapText="bothSides">
              <wp:wrapPolygon edited="0">
                <wp:start x="0" y="0"/>
                <wp:lineTo x="0" y="21449"/>
                <wp:lineTo x="21537" y="21449"/>
                <wp:lineTo x="21537" y="0"/>
                <wp:lineTo x="0" y="0"/>
              </wp:wrapPolygon>
            </wp:wrapTight>
            <wp:docPr id="2" name="_x0000_s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437474" name="_x0000_s10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990" cy="163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0E56" w:rsidRDefault="005E0E56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bookmarkStart w:id="0" w:name="_Toc40198565"/>
      <w:bookmarkStart w:id="1" w:name="_Toc42527160"/>
    </w:p>
    <w:p w:rsidR="00BE1692" w:rsidRPr="00BC2665" w:rsidRDefault="00AD52DD" w:rsidP="00BE1692">
      <w:pPr>
        <w:pStyle w:val="20"/>
        <w:spacing w:before="0" w:after="0"/>
        <w:ind w:right="-2"/>
        <w:jc w:val="center"/>
        <w:rPr>
          <w:rFonts w:ascii="Times New Roman" w:eastAsia="Calibri" w:hAnsi="Times New Roman"/>
          <w:i w:val="0"/>
        </w:rPr>
      </w:pPr>
      <w:r w:rsidRPr="00BC2665">
        <w:rPr>
          <w:rFonts w:ascii="Times New Roman" w:eastAsia="Calibri" w:hAnsi="Times New Roman"/>
          <w:i w:val="0"/>
        </w:rPr>
        <w:t>Приглашение к участию в закупке способом сравнение цен.</w:t>
      </w:r>
      <w:bookmarkEnd w:id="0"/>
      <w:bookmarkEnd w:id="1"/>
    </w:p>
    <w:p w:rsidR="005E0E56" w:rsidRDefault="005E0E56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</w:p>
    <w:p w:rsidR="00BE1692" w:rsidRPr="005E0E56" w:rsidRDefault="00AD52DD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№ МВС/КС/</w:t>
      </w:r>
      <w:r>
        <w:rPr>
          <w:color w:val="000000"/>
        </w:rPr>
        <w:t>946</w:t>
      </w:r>
      <w:r w:rsidRPr="005E0E56">
        <w:rPr>
          <w:color w:val="000000"/>
        </w:rPr>
        <w:t xml:space="preserve"> </w:t>
      </w:r>
    </w:p>
    <w:p w:rsidR="00BE1692" w:rsidRPr="005E0E56" w:rsidRDefault="00AD52DD" w:rsidP="005E0E56">
      <w:pPr>
        <w:tabs>
          <w:tab w:val="left" w:pos="142"/>
          <w:tab w:val="left" w:pos="851"/>
          <w:tab w:val="center" w:pos="1134"/>
        </w:tabs>
        <w:jc w:val="both"/>
        <w:rPr>
          <w:color w:val="000000"/>
        </w:rPr>
      </w:pPr>
      <w:r w:rsidRPr="005E0E56">
        <w:rPr>
          <w:color w:val="000000"/>
        </w:rPr>
        <w:t>От «</w:t>
      </w:r>
      <w:r>
        <w:rPr>
          <w:color w:val="000000"/>
        </w:rPr>
        <w:t>07</w:t>
      </w:r>
      <w:bookmarkStart w:id="2" w:name="_GoBack"/>
      <w:bookmarkEnd w:id="2"/>
      <w:r w:rsidRPr="005E0E56">
        <w:rPr>
          <w:color w:val="000000"/>
        </w:rPr>
        <w:t xml:space="preserve">» </w:t>
      </w:r>
      <w:r w:rsidR="005E0E56">
        <w:rPr>
          <w:color w:val="000000"/>
        </w:rPr>
        <w:t>июля</w:t>
      </w:r>
      <w:r w:rsidRPr="005E0E56">
        <w:rPr>
          <w:color w:val="000000"/>
        </w:rPr>
        <w:t xml:space="preserve"> 2026 года</w:t>
      </w:r>
    </w:p>
    <w:p w:rsidR="00BE1692" w:rsidRPr="00BC2665" w:rsidRDefault="00BE1692" w:rsidP="00BE1692">
      <w:pPr>
        <w:tabs>
          <w:tab w:val="left" w:pos="142"/>
          <w:tab w:val="center" w:pos="1134"/>
        </w:tabs>
      </w:pP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spacing w:val="-2"/>
        </w:rPr>
      </w:pPr>
      <w:r w:rsidRPr="00BC2665">
        <w:t>Публичное акционерное общество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</w:t>
      </w:r>
      <w:r w:rsidR="00425EC5" w:rsidRPr="00E332A1">
        <w:rPr>
          <w:color w:val="000000"/>
        </w:rPr>
        <w:t>юридических лиц, физических лиц, в том числе индивидуальных предпринимателей</w:t>
      </w:r>
      <w:r w:rsidRPr="00BC2665">
        <w:t xml:space="preserve"> </w:t>
      </w:r>
      <w:r w:rsidRPr="00BC2665">
        <w:rPr>
          <w:spacing w:val="-2"/>
        </w:rPr>
        <w:t xml:space="preserve">принять участие в процедуре Закупки с целью определения наилучшей заявки и заключения договора </w:t>
      </w:r>
      <w:r w:rsidRPr="005E0E56">
        <w:rPr>
          <w:spacing w:val="-2"/>
        </w:rPr>
        <w:t xml:space="preserve">на </w:t>
      </w:r>
      <w:r w:rsidR="005E0E56" w:rsidRPr="005E0E56">
        <w:rPr>
          <w:b/>
          <w:spacing w:val="-2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FB34D3" w:rsidRPr="00FB34D3">
        <w:rPr>
          <w:b/>
          <w:spacing w:val="-2"/>
        </w:rPr>
        <w:t>Модернизация ПС-220 кВ № 689 Иловайская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 w:rsidR="00FB34D3">
        <w:rPr>
          <w:b/>
          <w:spacing w:val="-2"/>
        </w:rPr>
        <w:t xml:space="preserve"> </w:t>
      </w:r>
      <w:r w:rsidRPr="005E0E56">
        <w:rPr>
          <w:spacing w:val="-2"/>
        </w:rPr>
        <w:t>с лицом</w:t>
      </w:r>
      <w:r w:rsidRPr="00BC2665">
        <w:rPr>
          <w:spacing w:val="-2"/>
        </w:rPr>
        <w:t xml:space="preserve"> её подавшим.</w:t>
      </w:r>
      <w:bookmarkStart w:id="3" w:name="_Ref119427085"/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о закупке подготовлено в соответствии с требованиями Федера</w:t>
      </w:r>
      <w:r w:rsidRPr="00BC2665">
        <w:t>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Pr="00BC2665">
        <w:t xml:space="preserve"> (далее - законодательство о закупках отдельными видами юридических лиц) и положениями </w:t>
      </w:r>
      <w:r w:rsidRPr="00BC2665">
        <w:rPr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BC2665">
        <w:t xml:space="preserve">(далее - Стандарт, Положение о закупке), утвержденного решением </w:t>
      </w:r>
      <w:r w:rsidRPr="00BC2665">
        <w:t>Совета Директоров ПАО «</w:t>
      </w:r>
      <w:r w:rsidRPr="00BC2665">
        <w:rPr>
          <w:rFonts w:cs="Segoe UI"/>
        </w:rPr>
        <w:t>Россети Московский регион</w:t>
      </w:r>
      <w:r w:rsidRPr="00BC2665">
        <w:t xml:space="preserve">» (протокол от </w:t>
      </w:r>
      <w:r>
        <w:t>26.12.2024</w:t>
      </w:r>
      <w:r w:rsidRPr="00BC2665">
        <w:t xml:space="preserve"> №</w:t>
      </w:r>
      <w:r>
        <w:t>641</w:t>
      </w:r>
      <w:r w:rsidRPr="00BC2665">
        <w:t>).</w:t>
      </w: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</w:t>
      </w:r>
      <w:r w:rsidRPr="00BC2665">
        <w:t>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</w:t>
      </w:r>
      <w:r w:rsidRPr="00BC2665">
        <w:t>мпенсацию упущенной выгоды, понесенной в ходе подготовки к закупке и проведения закупки.</w:t>
      </w: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Закупка способом сравнение цен относится к неконкурентным способам закупок.</w:t>
      </w: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В соответствии с частью 15 статьи 4 Закона 223-ФЗ Заказчик вправе не размещать в единой инф</w:t>
      </w:r>
      <w:r w:rsidRPr="00BC2665">
        <w:t>ормационной системе сведения о закупке товаров, работ, услуг, стоимость которых не превышает пятьсот тысяч рублей с НДС.</w:t>
      </w: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Настоящее Приглашение не является офертой, приглашением делать оферты, а проводимая закупка не является способом заключения Договора на</w:t>
      </w:r>
      <w:r w:rsidRPr="00BC2665">
        <w:t xml:space="preserve"> торгах, публичным конкурсом и не несет для Заказчика никаких правовых последствий.</w:t>
      </w:r>
    </w:p>
    <w:bookmarkEnd w:id="3"/>
    <w:p w:rsidR="00BE1692" w:rsidRPr="00BC2665" w:rsidRDefault="00BE1692" w:rsidP="00BE1692">
      <w:pPr>
        <w:tabs>
          <w:tab w:val="left" w:pos="142"/>
          <w:tab w:val="left" w:pos="851"/>
          <w:tab w:val="center" w:pos="1134"/>
        </w:tabs>
        <w:jc w:val="both"/>
        <w:rPr>
          <w:b/>
          <w:i/>
          <w:spacing w:val="-2"/>
        </w:rPr>
      </w:pPr>
    </w:p>
    <w:p w:rsidR="00BE1692" w:rsidRPr="00BC2665" w:rsidRDefault="00AD52DD" w:rsidP="00BE1692">
      <w:pPr>
        <w:numPr>
          <w:ilvl w:val="0"/>
          <w:numId w:val="7"/>
        </w:numPr>
        <w:tabs>
          <w:tab w:val="left" w:pos="142"/>
          <w:tab w:val="center" w:pos="1134"/>
        </w:tabs>
        <w:ind w:left="0" w:firstLine="567"/>
        <w:outlineLvl w:val="0"/>
      </w:pPr>
      <w:r w:rsidRPr="00BC2665">
        <w:t>ИНФОРМАЦИЯ О ЗАКУПКЕ</w:t>
      </w:r>
    </w:p>
    <w:p w:rsidR="00BE1692" w:rsidRPr="00BC2665" w:rsidRDefault="00AD52DD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Общая информация о закупке</w:t>
      </w:r>
    </w:p>
    <w:p w:rsidR="00BE1692" w:rsidRPr="00BC2665" w:rsidRDefault="00AD52DD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BC2665">
        <w:rPr>
          <w:bCs/>
        </w:rPr>
        <w:t>Закупка способом сравнение цен</w:t>
      </w:r>
      <w:r w:rsidRPr="00BC2665">
        <w:t xml:space="preserve"> проводится: </w:t>
      </w:r>
      <w:r w:rsidRPr="00BE1692">
        <w:rPr>
          <w:i/>
        </w:rPr>
        <w:t>в электронной форме.</w:t>
      </w:r>
    </w:p>
    <w:p w:rsidR="00BE1692" w:rsidRPr="005E0E56" w:rsidRDefault="00AD52DD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lastRenderedPageBreak/>
        <w:t xml:space="preserve">Ограничение участия только субъектом малого и среднего предпринимательства: </w:t>
      </w:r>
      <w:r w:rsidR="00B40E9D" w:rsidRPr="005E0E56">
        <w:rPr>
          <w:i/>
        </w:rPr>
        <w:t>не </w:t>
      </w:r>
      <w:r w:rsidRPr="005E0E56">
        <w:rPr>
          <w:i/>
        </w:rPr>
        <w:t>установлено.</w:t>
      </w:r>
    </w:p>
    <w:p w:rsidR="00BE1692" w:rsidRPr="00BC2665" w:rsidRDefault="00AD52DD" w:rsidP="00BE1692">
      <w:pPr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E0E56">
        <w:t>Опубликовано на</w:t>
      </w:r>
      <w:r w:rsidRPr="00BC2665">
        <w:t xml:space="preserve"> электронной торговой площадке: </w:t>
      </w:r>
      <w:r w:rsidRPr="0043124A">
        <w:rPr>
          <w:color w:val="0000FF"/>
        </w:rPr>
        <w:t>РАД https://www.lot-online.ru/</w:t>
      </w:r>
      <w:r w:rsidRPr="0043124A">
        <w:rPr>
          <w:i/>
          <w:color w:val="0000FF"/>
        </w:rPr>
        <w:t>.</w:t>
      </w:r>
    </w:p>
    <w:p w:rsidR="00BE1692" w:rsidRPr="00BC2665" w:rsidRDefault="00AD52DD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Наименование, место нахождения, почтовый адрес, адрес электронной почты, номер контак</w:t>
      </w:r>
      <w:r w:rsidRPr="00BC2665">
        <w:rPr>
          <w:b/>
          <w:snapToGrid w:val="0"/>
        </w:rPr>
        <w:t>тного телефона Заказчика</w:t>
      </w:r>
    </w:p>
    <w:p w:rsidR="00BE1692" w:rsidRPr="00BC2665" w:rsidRDefault="00AD52DD" w:rsidP="00BE1692">
      <w:pPr>
        <w:tabs>
          <w:tab w:val="left" w:pos="142"/>
          <w:tab w:val="center" w:pos="1134"/>
        </w:tabs>
        <w:ind w:firstLine="567"/>
        <w:jc w:val="both"/>
      </w:pPr>
      <w:r w:rsidRPr="00BC2665">
        <w:t>Наименование Заказчика: ПАО «</w:t>
      </w:r>
      <w:r w:rsidRPr="00BC2665">
        <w:rPr>
          <w:rFonts w:cs="Segoe UI"/>
          <w:color w:val="262626"/>
        </w:rPr>
        <w:t>Россети Московский регион</w:t>
      </w:r>
      <w:r w:rsidRPr="00BC2665">
        <w:t>»</w:t>
      </w:r>
    </w:p>
    <w:p w:rsidR="00BE1692" w:rsidRPr="00BE1692" w:rsidRDefault="00AD52DD" w:rsidP="00BE1692">
      <w:pPr>
        <w:tabs>
          <w:tab w:val="left" w:pos="142"/>
          <w:tab w:val="center" w:pos="1134"/>
        </w:tabs>
        <w:ind w:left="567"/>
        <w:jc w:val="both"/>
      </w:pPr>
      <w:r w:rsidRPr="00BE1692">
        <w:t xml:space="preserve">Место нахождения и почтовый адрес Заказчика (Организатора): </w:t>
      </w:r>
      <w:r w:rsidRPr="00BE1692">
        <w:rPr>
          <w:color w:val="000000"/>
        </w:rPr>
        <w:t>115114, г. Москва, 2-й Павелецкий проезд, д.3, стр.2</w:t>
      </w:r>
    </w:p>
    <w:p w:rsidR="00BE1692" w:rsidRPr="00BC2665" w:rsidRDefault="00AD52DD" w:rsidP="00BE1692">
      <w:pPr>
        <w:ind w:firstLine="567"/>
        <w:rPr>
          <w:color w:val="000000"/>
          <w:lang w:val="en-US"/>
        </w:rPr>
      </w:pPr>
      <w:r w:rsidRPr="00BE1692">
        <w:rPr>
          <w:lang w:val="en-US"/>
        </w:rPr>
        <w:t xml:space="preserve">E-mail: </w:t>
      </w:r>
      <w:hyperlink r:id="rId9" w:history="1">
        <w:r w:rsidRPr="00BE1692">
          <w:rPr>
            <w:rStyle w:val="aa"/>
            <w:lang w:val="en-US"/>
          </w:rPr>
          <w:t>client@rossetimr.ru</w:t>
        </w:r>
      </w:hyperlink>
    </w:p>
    <w:p w:rsidR="00BE1692" w:rsidRDefault="00AD52DD" w:rsidP="00BE1692">
      <w:pPr>
        <w:tabs>
          <w:tab w:val="left" w:pos="142"/>
          <w:tab w:val="center" w:pos="1134"/>
        </w:tabs>
        <w:ind w:firstLine="567"/>
        <w:jc w:val="both"/>
        <w:rPr>
          <w:color w:val="000000"/>
          <w:lang w:val="en-US"/>
        </w:rPr>
      </w:pPr>
      <w:r w:rsidRPr="00BC2665">
        <w:t>Тел</w:t>
      </w:r>
      <w:r w:rsidRPr="00BC2665">
        <w:rPr>
          <w:lang w:val="en-US"/>
        </w:rPr>
        <w:t xml:space="preserve">.: </w:t>
      </w:r>
      <w:r w:rsidRPr="00BC2665">
        <w:rPr>
          <w:color w:val="000000"/>
          <w:lang w:val="en-US"/>
        </w:rPr>
        <w:t>(495) 662-40-70</w:t>
      </w:r>
    </w:p>
    <w:p w:rsidR="00B04090" w:rsidRPr="00BC2665" w:rsidRDefault="00B04090" w:rsidP="00BE1692">
      <w:pPr>
        <w:tabs>
          <w:tab w:val="left" w:pos="142"/>
          <w:tab w:val="center" w:pos="1134"/>
        </w:tabs>
        <w:ind w:firstLine="567"/>
        <w:jc w:val="both"/>
        <w:rPr>
          <w:lang w:val="en-US"/>
        </w:rPr>
      </w:pPr>
    </w:p>
    <w:p w:rsidR="00B0409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Организатор: Департамент капитального строительства филиала ПАО «Россети Московский регион» - Московские высоковольтные сети.</w:t>
      </w:r>
    </w:p>
    <w:p w:rsidR="00B0409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Место нахождения и почтовый адрес Организатора: 107140, г. Москва, ул. Нижняя Красносел</w:t>
      </w:r>
      <w:r>
        <w:t>ьская, д. 6, стр. 1.</w:t>
      </w:r>
    </w:p>
    <w:p w:rsidR="00B04090" w:rsidRPr="00B25F5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 w:rsidRPr="00537B51">
        <w:rPr>
          <w:lang w:val="en-US"/>
        </w:rPr>
        <w:t>E</w:t>
      </w:r>
      <w:r w:rsidRPr="00B25F50">
        <w:rPr>
          <w:lang w:val="en-US"/>
        </w:rPr>
        <w:t>-</w:t>
      </w:r>
      <w:r w:rsidRPr="00537B51">
        <w:rPr>
          <w:lang w:val="en-US"/>
        </w:rPr>
        <w:t>mail</w:t>
      </w:r>
      <w:r w:rsidRPr="00B25F50">
        <w:rPr>
          <w:lang w:val="en-US"/>
        </w:rPr>
        <w:t xml:space="preserve">: </w:t>
      </w:r>
      <w:r w:rsidRPr="00537B51">
        <w:rPr>
          <w:lang w:val="en-US"/>
        </w:rPr>
        <w:t>mvs</w:t>
      </w:r>
      <w:r w:rsidRPr="00B25F50">
        <w:rPr>
          <w:lang w:val="en-US"/>
        </w:rPr>
        <w:t>@</w:t>
      </w:r>
      <w:r w:rsidRPr="00537B51">
        <w:rPr>
          <w:lang w:val="en-US"/>
        </w:rPr>
        <w:t>rossetimr</w:t>
      </w:r>
      <w:r w:rsidRPr="00B25F50">
        <w:rPr>
          <w:lang w:val="en-US"/>
        </w:rPr>
        <w:t>.</w:t>
      </w:r>
      <w:r w:rsidRPr="00537B51">
        <w:rPr>
          <w:lang w:val="en-US"/>
        </w:rPr>
        <w:t>ru</w:t>
      </w:r>
      <w:r w:rsidRPr="00B25F50">
        <w:rPr>
          <w:lang w:val="en-US"/>
        </w:rPr>
        <w:t xml:space="preserve"> </w:t>
      </w:r>
    </w:p>
    <w:p w:rsidR="00B04090" w:rsidRPr="00B25F5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  <w:r>
        <w:t>Тел</w:t>
      </w:r>
      <w:r w:rsidRPr="00B25F50">
        <w:rPr>
          <w:lang w:val="en-US"/>
        </w:rPr>
        <w:t>.: (495) 122-18-88</w:t>
      </w:r>
    </w:p>
    <w:p w:rsidR="00B04090" w:rsidRPr="00B25F50" w:rsidRDefault="00B04090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lang w:val="en-US"/>
        </w:rPr>
      </w:pPr>
    </w:p>
    <w:p w:rsidR="00B0409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Контактные лица Организатора: </w:t>
      </w:r>
    </w:p>
    <w:p w:rsidR="00B0409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Галлямова Индира Эльвировна</w:t>
      </w:r>
    </w:p>
    <w:p w:rsidR="00B0409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Главный специалист Управления подготовки и оформления ИРД</w:t>
      </w:r>
    </w:p>
    <w:p w:rsidR="00B04090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 xml:space="preserve">E-mail: GallyamovaIE@ROSSETIMR.RU   </w:t>
      </w:r>
    </w:p>
    <w:p w:rsidR="00BE1692" w:rsidRDefault="00AD52DD" w:rsidP="00B04090">
      <w:pPr>
        <w:tabs>
          <w:tab w:val="left" w:pos="142"/>
          <w:tab w:val="left" w:pos="851"/>
          <w:tab w:val="center" w:pos="1134"/>
        </w:tabs>
        <w:ind w:firstLine="567"/>
        <w:jc w:val="both"/>
      </w:pPr>
      <w:r>
        <w:t>Тел.: (495) 123-24-55 доб. 36-83</w:t>
      </w:r>
    </w:p>
    <w:p w:rsidR="005E0E56" w:rsidRPr="00E32606" w:rsidRDefault="005E0E56" w:rsidP="00B04090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lang w:val="en-US"/>
        </w:rPr>
      </w:pPr>
    </w:p>
    <w:p w:rsidR="00BE1692" w:rsidRPr="00BC2665" w:rsidRDefault="00AD52DD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  <w:rPr>
          <w:i/>
          <w:color w:val="000000"/>
          <w:spacing w:val="-2"/>
        </w:rPr>
      </w:pPr>
      <w:r w:rsidRPr="00B04090">
        <w:rPr>
          <w:i/>
          <w:spacing w:val="-2"/>
        </w:rPr>
        <w:t xml:space="preserve">Право заключения договора </w:t>
      </w:r>
      <w:r w:rsidR="00425EC5">
        <w:rPr>
          <w:i/>
          <w:spacing w:val="-2"/>
        </w:rPr>
        <w:t xml:space="preserve">на </w:t>
      </w:r>
      <w:r w:rsidR="005E0E56">
        <w:rPr>
          <w:i/>
          <w:spacing w:val="-2"/>
        </w:rPr>
        <w:t>п</w:t>
      </w:r>
      <w:r w:rsidR="005E0E56" w:rsidRPr="005E0E56">
        <w:rPr>
          <w:i/>
          <w:spacing w:val="-2"/>
        </w:rPr>
        <w:t xml:space="preserve">роведение работ по созданию геодезической разбивочной основы (вынос осей объекта в натуру) по титулу: </w:t>
      </w:r>
      <w:r w:rsidR="00FB34D3" w:rsidRPr="00FB34D3">
        <w:rPr>
          <w:i/>
          <w:spacing w:val="-2"/>
        </w:rPr>
        <w:t>Модернизация ПС-220 кВ № 689 Иловайская с установкой защитного сооружения вокруг распределительных устройств, зданий и сооружений и систем обеспечения безопасности персонала, в т.ч. ПИР</w:t>
      </w:r>
      <w:r>
        <w:rPr>
          <w:i/>
          <w:spacing w:val="-2"/>
        </w:rPr>
        <w:t>.</w:t>
      </w:r>
      <w:r w:rsidRPr="00BC2665">
        <w:rPr>
          <w:i/>
          <w:color w:val="000000"/>
        </w:rPr>
        <w:t xml:space="preserve"> </w:t>
      </w:r>
    </w:p>
    <w:p w:rsidR="00BE1692" w:rsidRPr="00BC2665" w:rsidRDefault="00AD52DD" w:rsidP="00BE1692">
      <w:pPr>
        <w:tabs>
          <w:tab w:val="left" w:pos="142"/>
          <w:tab w:val="left" w:pos="851"/>
          <w:tab w:val="center" w:pos="1134"/>
        </w:tabs>
        <w:ind w:firstLine="567"/>
        <w:jc w:val="both"/>
      </w:pPr>
      <w:r w:rsidRPr="00BC2665">
        <w:t>Более подробная информация о месте и количестве поставляемого товара</w:t>
      </w:r>
      <w:r w:rsidRPr="00BC2665">
        <w:t xml:space="preserve">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BC2665">
        <w:rPr>
          <w:color w:val="000000"/>
        </w:rPr>
        <w:t>указана в Приложении № 1 к приглашению к участию в заку</w:t>
      </w:r>
      <w:r w:rsidRPr="00BC2665">
        <w:rPr>
          <w:color w:val="000000"/>
        </w:rPr>
        <w:t>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BC2665">
        <w:t xml:space="preserve"> неотъемлемой частью настоящего Приглашения.</w:t>
      </w:r>
    </w:p>
    <w:p w:rsidR="00BE1692" w:rsidRPr="00BC2665" w:rsidRDefault="00AD52DD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rFonts w:eastAsia="Calibri"/>
        </w:rPr>
      </w:pPr>
      <w:r w:rsidRPr="00BC2665">
        <w:rPr>
          <w:b/>
          <w:snapToGrid w:val="0"/>
        </w:rPr>
        <w:t>Сведения о начальной (максимальной) цене договора (цена л</w:t>
      </w:r>
      <w:r w:rsidRPr="00BC2665">
        <w:rPr>
          <w:b/>
          <w:snapToGrid w:val="0"/>
        </w:rPr>
        <w:t>ота)</w:t>
      </w:r>
      <w:r>
        <w:rPr>
          <w:b/>
          <w:snapToGrid w:val="0"/>
        </w:rPr>
        <w:t>-НМЦ</w:t>
      </w:r>
    </w:p>
    <w:p w:rsidR="00BE1692" w:rsidRDefault="00AD52DD" w:rsidP="00BE1692">
      <w:pPr>
        <w:ind w:firstLine="567"/>
        <w:jc w:val="both"/>
      </w:pPr>
      <w:r w:rsidRPr="00584E52">
        <w:rPr>
          <w:b/>
        </w:rPr>
        <w:t xml:space="preserve">Начальная (максимальная) цена договора составляет  </w:t>
      </w:r>
      <w:r w:rsidRPr="00584E52">
        <w:rPr>
          <w:b/>
        </w:rPr>
        <w:br/>
      </w:r>
      <w:r w:rsidR="00B075C6">
        <w:rPr>
          <w:b/>
          <w:u w:val="single"/>
        </w:rPr>
        <w:t>496 000</w:t>
      </w:r>
      <w:r w:rsidR="00425EC5" w:rsidRPr="00425EC5">
        <w:rPr>
          <w:b/>
          <w:u w:val="single"/>
        </w:rPr>
        <w:t>,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руб. (Четыреста </w:t>
      </w:r>
      <w:r w:rsidR="00B075C6">
        <w:rPr>
          <w:b/>
          <w:u w:val="single"/>
        </w:rPr>
        <w:t>девяносто шесть тысяч рублей</w:t>
      </w:r>
      <w:r w:rsidR="00B04090" w:rsidRPr="00B04090">
        <w:rPr>
          <w:b/>
          <w:u w:val="single"/>
        </w:rPr>
        <w:t xml:space="preserve"> </w:t>
      </w:r>
      <w:r w:rsidR="00AD4DE4">
        <w:rPr>
          <w:b/>
          <w:u w:val="single"/>
        </w:rPr>
        <w:t>00</w:t>
      </w:r>
      <w:r w:rsidR="00B04090" w:rsidRPr="00B04090">
        <w:rPr>
          <w:b/>
          <w:u w:val="single"/>
        </w:rPr>
        <w:t xml:space="preserve"> копеек)</w:t>
      </w:r>
      <w:r w:rsidRPr="00584E52">
        <w:rPr>
          <w:b/>
          <w:u w:val="single"/>
        </w:rPr>
        <w:t xml:space="preserve">, в т.ч. НДС </w:t>
      </w:r>
      <w:r w:rsidR="00B04090">
        <w:rPr>
          <w:b/>
          <w:u w:val="single"/>
        </w:rPr>
        <w:t>22</w:t>
      </w:r>
      <w:r w:rsidRPr="00584E52">
        <w:rPr>
          <w:b/>
          <w:u w:val="single"/>
        </w:rPr>
        <w:t xml:space="preserve"> %,</w:t>
      </w:r>
      <w:r w:rsidRPr="00461267">
        <w:t xml:space="preserve"> и включает в себя все расходы участника, связанные с реализацией его заявки, в том числе все виды налогов, сбо</w:t>
      </w:r>
      <w:r w:rsidRPr="00461267">
        <w:t>ров и иных платежей.</w:t>
      </w:r>
    </w:p>
    <w:p w:rsidR="00BE1692" w:rsidRPr="00BC2665" w:rsidRDefault="00AD52DD" w:rsidP="00BE1692">
      <w:pPr>
        <w:keepNext/>
        <w:numPr>
          <w:ilvl w:val="1"/>
          <w:numId w:val="7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BE1692" w:rsidRPr="00BC2665" w:rsidRDefault="00AD52DD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Порядок подачи, изменения и отзыва заявок участников.</w:t>
      </w:r>
    </w:p>
    <w:p w:rsidR="00BE1692" w:rsidRDefault="00AD52DD" w:rsidP="00BE1692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подает заявку с использованием функционала и в</w:t>
      </w:r>
      <w:r w:rsidRPr="00BC2665">
        <w:rPr>
          <w:color w:val="auto"/>
        </w:rPr>
        <w:t xml:space="preserve"> соответствии с Регламентом работы ЭТП в сроки, установленные настоящим Приглашением;</w:t>
      </w:r>
    </w:p>
    <w:p w:rsidR="00BE1692" w:rsidRDefault="00AD52DD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участник закупки вправе подать только одну заявку;</w:t>
      </w:r>
    </w:p>
    <w:p w:rsidR="00B04090" w:rsidRDefault="00AD52DD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 xml:space="preserve">участник закупки, подавший заявку, вправе изменить или отозвать заявку в любое время до момента окончания срока подачи </w:t>
      </w:r>
      <w:r w:rsidRPr="00BC2665">
        <w:rPr>
          <w:color w:val="auto"/>
        </w:rPr>
        <w:t>заявок;</w:t>
      </w:r>
    </w:p>
    <w:p w:rsidR="00B04090" w:rsidRPr="00B04090" w:rsidRDefault="00AD52DD" w:rsidP="00B04090">
      <w:pPr>
        <w:pStyle w:val="Default"/>
        <w:numPr>
          <w:ilvl w:val="1"/>
          <w:numId w:val="12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</w:rPr>
      </w:pPr>
      <w:r w:rsidRPr="00BC2665">
        <w:rPr>
          <w:color w:val="auto"/>
        </w:rPr>
        <w:t>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BE1692" w:rsidRPr="00BC2665" w:rsidRDefault="00AD52DD" w:rsidP="00BE1692">
      <w:pPr>
        <w:pStyle w:val="Default"/>
        <w:numPr>
          <w:ilvl w:val="2"/>
          <w:numId w:val="7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Сроки проведения этапов закупки</w:t>
      </w:r>
    </w:p>
    <w:p w:rsidR="00BE1692" w:rsidRPr="00B04090" w:rsidRDefault="00AD52DD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B04090">
        <w:rPr>
          <w:b/>
        </w:rPr>
        <w:t>Дата начала срока подачи заявок:</w:t>
      </w:r>
      <w:r w:rsidRPr="00B04090">
        <w:t xml:space="preserve"> </w:t>
      </w:r>
    </w:p>
    <w:p w:rsidR="005016FB" w:rsidRDefault="00AD52DD" w:rsidP="00BE1692">
      <w:pPr>
        <w:pStyle w:val="Default"/>
        <w:tabs>
          <w:tab w:val="left" w:pos="142"/>
          <w:tab w:val="center" w:pos="1134"/>
        </w:tabs>
        <w:ind w:firstLine="567"/>
        <w:jc w:val="both"/>
        <w:rPr>
          <w:i/>
        </w:rPr>
      </w:pPr>
      <w:r w:rsidRPr="005016FB">
        <w:rPr>
          <w:i/>
        </w:rPr>
        <w:t>«0</w:t>
      </w:r>
      <w:r w:rsidRPr="005016FB">
        <w:rPr>
          <w:i/>
        </w:rPr>
        <w:t>8» июля 2026 года;</w:t>
      </w:r>
    </w:p>
    <w:p w:rsidR="00BE1692" w:rsidRPr="007163EC" w:rsidRDefault="00AD52DD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7163EC">
        <w:rPr>
          <w:b/>
        </w:rPr>
        <w:t>Дата и время окончания срока, последний день срока подачи заявок</w:t>
      </w:r>
      <w:r w:rsidRPr="007163EC">
        <w:t>:</w:t>
      </w:r>
    </w:p>
    <w:p w:rsidR="00BE1692" w:rsidRPr="00BC2665" w:rsidRDefault="00AD52DD" w:rsidP="00BE1692">
      <w:pPr>
        <w:pStyle w:val="Default"/>
        <w:tabs>
          <w:tab w:val="left" w:pos="142"/>
          <w:tab w:val="center" w:pos="1134"/>
        </w:tabs>
        <w:ind w:firstLine="567"/>
        <w:jc w:val="both"/>
      </w:pPr>
      <w:r w:rsidRPr="005016FB">
        <w:rPr>
          <w:i/>
        </w:rPr>
        <w:t>«10» июля 2026 года</w:t>
      </w:r>
      <w:r w:rsidRPr="007163EC">
        <w:rPr>
          <w:i/>
        </w:rPr>
        <w:t xml:space="preserve"> 1</w:t>
      </w:r>
      <w:r w:rsidR="00B075C6">
        <w:rPr>
          <w:i/>
        </w:rPr>
        <w:t>1</w:t>
      </w:r>
      <w:r w:rsidRPr="007163EC">
        <w:rPr>
          <w:i/>
        </w:rPr>
        <w:t>:00</w:t>
      </w:r>
      <w:r w:rsidRPr="007163EC">
        <w:t xml:space="preserve"> (время московское)</w:t>
      </w:r>
      <w:r w:rsidRPr="00BC2665">
        <w:t xml:space="preserve"> </w:t>
      </w:r>
    </w:p>
    <w:p w:rsidR="00BE1692" w:rsidRDefault="00AD52DD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  <w:highlight w:val="yellow"/>
        </w:rPr>
      </w:pPr>
      <w:bookmarkStart w:id="4" w:name="_Ref468097559"/>
      <w:bookmarkStart w:id="5" w:name="_Toc191277852"/>
      <w:r w:rsidRPr="00C962EB">
        <w:rPr>
          <w:b/>
          <w:sz w:val="24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BE1692" w:rsidRPr="00660AC6" w:rsidRDefault="00AD52DD" w:rsidP="00BE1692">
      <w:pPr>
        <w:pStyle w:val="afe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 w:rsidRPr="00C962EB">
        <w:rPr>
          <w:sz w:val="24"/>
          <w:szCs w:val="24"/>
        </w:rPr>
        <w:t>1.6.1. При</w:t>
      </w:r>
      <w:r w:rsidRPr="00660AC6">
        <w:rPr>
          <w:sz w:val="24"/>
          <w:szCs w:val="24"/>
        </w:rPr>
        <w:t xml:space="preserve"> проведении </w:t>
      </w:r>
      <w:r>
        <w:rPr>
          <w:sz w:val="24"/>
          <w:szCs w:val="24"/>
        </w:rPr>
        <w:t>закупки способом сравнения цен</w:t>
      </w:r>
      <w:r w:rsidRPr="00660AC6">
        <w:rPr>
          <w:sz w:val="24"/>
          <w:szCs w:val="24"/>
        </w:rPr>
        <w:t xml:space="preserve"> устанавливается национальный режим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</w:t>
      </w:r>
      <w:r w:rsidRPr="00660AC6">
        <w:rPr>
          <w:sz w:val="24"/>
          <w:szCs w:val="24"/>
        </w:rPr>
        <w:t>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</w:t>
      </w:r>
      <w:r w:rsidRPr="00660AC6">
        <w:rPr>
          <w:sz w:val="24"/>
          <w:szCs w:val="24"/>
        </w:rPr>
        <w:t>.</w:t>
      </w:r>
    </w:p>
    <w:p w:rsidR="00BE1692" w:rsidRPr="00130FDD" w:rsidRDefault="00AD52DD" w:rsidP="00BE1692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1.6.2. </w:t>
      </w:r>
      <w:r w:rsidRPr="00130FDD">
        <w:rPr>
          <w:sz w:val="24"/>
          <w:szCs w:val="24"/>
        </w:rPr>
        <w:t>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</w:t>
      </w:r>
      <w:r w:rsidRPr="00130FDD">
        <w:rPr>
          <w:sz w:val="24"/>
          <w:szCs w:val="24"/>
        </w:rPr>
        <w:t>мой иностранным гражданином или иностранным юридическим лицом (далее - иностранное лицо), применение мер, устанавливающих:</w:t>
      </w:r>
    </w:p>
    <w:p w:rsidR="00BE1692" w:rsidRPr="00130FDD" w:rsidRDefault="00AD52DD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</w:t>
      </w:r>
      <w:r w:rsidRPr="00130FDD">
        <w:rPr>
          <w:sz w:val="24"/>
          <w:szCs w:val="24"/>
        </w:rPr>
        <w:t>нных государств, работ, услуг, соответственно выполняемых, оказываемых иностранными лицами;</w:t>
      </w:r>
    </w:p>
    <w:p w:rsidR="00BE1692" w:rsidRPr="00130FDD" w:rsidRDefault="00AD52DD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</w:t>
      </w:r>
      <w:r w:rsidRPr="00130FDD">
        <w:rPr>
          <w:sz w:val="24"/>
          <w:szCs w:val="24"/>
        </w:rPr>
        <w:t>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BE1692" w:rsidRPr="00130FDD" w:rsidRDefault="00AD52DD" w:rsidP="00BE1692">
      <w:pPr>
        <w:pStyle w:val="afd"/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преимущество в отношении товаров российского происхождения (в том числе поставляемых при выполнении закуп</w:t>
      </w:r>
      <w:r w:rsidRPr="00130FDD">
        <w:rPr>
          <w:sz w:val="24"/>
          <w:szCs w:val="24"/>
        </w:rPr>
        <w:t>аемых работ, оказании закупаемых услуг), работ, услуг, соответственно выполняемых, оказываемых российскими лицами.</w:t>
      </w:r>
    </w:p>
    <w:p w:rsidR="00BE1692" w:rsidRPr="00130FDD" w:rsidRDefault="00AD52DD" w:rsidP="00BE1692">
      <w:pPr>
        <w:pStyle w:val="afe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1.6.3. </w:t>
      </w:r>
      <w:r w:rsidRPr="00130FDD">
        <w:rPr>
          <w:sz w:val="24"/>
          <w:szCs w:val="24"/>
        </w:rPr>
        <w:t xml:space="preserve">Если иное не предусмотрено мерами, принятыми Правительством Российской Федерации, положения п.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настояще</w:t>
      </w:r>
      <w:r>
        <w:rPr>
          <w:sz w:val="24"/>
          <w:szCs w:val="24"/>
        </w:rPr>
        <w:t>го</w:t>
      </w:r>
      <w:r w:rsidRPr="00130FDD">
        <w:rPr>
          <w:sz w:val="24"/>
          <w:szCs w:val="24"/>
        </w:rPr>
        <w:t xml:space="preserve">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, </w:t>
      </w:r>
      <w:r w:rsidRPr="00130FDD">
        <w:rPr>
          <w:sz w:val="24"/>
          <w:szCs w:val="24"/>
        </w:rPr>
        <w:t xml:space="preserve">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</w:t>
      </w:r>
      <w:r w:rsidRPr="00130FDD">
        <w:rPr>
          <w:sz w:val="24"/>
          <w:szCs w:val="24"/>
        </w:rPr>
        <w:t>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BE1692" w:rsidRPr="00130FDD" w:rsidRDefault="00AD52DD" w:rsidP="00BE1692">
      <w:pPr>
        <w:pStyle w:val="afe"/>
        <w:widowControl w:val="0"/>
        <w:numPr>
          <w:ilvl w:val="2"/>
          <w:numId w:val="3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</w:t>
      </w:r>
      <w:r w:rsidRPr="00130FDD">
        <w:rPr>
          <w:sz w:val="24"/>
          <w:szCs w:val="24"/>
        </w:rPr>
        <w:t>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закупок товара, не допускаются:</w:t>
      </w:r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_Toc191625417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поставку такого товара;</w:t>
      </w:r>
      <w:bookmarkEnd w:id="7"/>
      <w:r w:rsidRPr="00130FDD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8" w:name="_Toc191625418"/>
      <w:r w:rsidRPr="00130FDD">
        <w:rPr>
          <w:rFonts w:ascii="Times New Roman" w:hAnsi="Times New Roman"/>
          <w:b w:val="0"/>
          <w:sz w:val="24"/>
          <w:szCs w:val="24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BE1692" w:rsidRPr="00130FDD" w:rsidRDefault="00AD52DD" w:rsidP="00BE1692">
      <w:pPr>
        <w:pStyle w:val="afe"/>
        <w:widowControl w:val="0"/>
        <w:numPr>
          <w:ilvl w:val="2"/>
          <w:numId w:val="3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 xml:space="preserve">ограничение закупок товара, не допускаются: </w:t>
      </w:r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191625419"/>
      <w:r w:rsidRPr="00130FDD">
        <w:rPr>
          <w:rFonts w:ascii="Times New Roman" w:hAnsi="Times New Roman"/>
          <w:b w:val="0"/>
          <w:bCs w:val="0"/>
          <w:sz w:val="24"/>
          <w:szCs w:val="24"/>
        </w:rPr>
        <w:t>а) заключение договора на поставку товара, происходящего из иностранного государства, если поданы заявк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и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на участие в закупке, признанные по результатам их рассмотрения соответствующими требованиям положения о закупке,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Приглашения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о проведении </w:t>
      </w:r>
      <w:r>
        <w:rPr>
          <w:rFonts w:ascii="Times New Roman" w:hAnsi="Times New Roman"/>
          <w:b w:val="0"/>
          <w:bCs w:val="0"/>
          <w:sz w:val="24"/>
          <w:szCs w:val="24"/>
          <w:lang w:val="ru-RU"/>
        </w:rPr>
        <w:t>закупки способом сравнения цен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, и содержащие предложения о поставке товара российского происхождения;</w:t>
      </w:r>
      <w:bookmarkEnd w:id="9"/>
      <w:r w:rsidRPr="00130FDD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191625420"/>
      <w:r w:rsidRPr="00130FDD">
        <w:rPr>
          <w:rFonts w:ascii="Times New Roman" w:hAnsi="Times New Roman"/>
          <w:b w:val="0"/>
          <w:bCs w:val="0"/>
          <w:sz w:val="24"/>
          <w:szCs w:val="24"/>
        </w:rPr>
        <w:t>б) при исполне</w:t>
      </w:r>
      <w:r w:rsidRPr="00130FDD">
        <w:rPr>
          <w:rFonts w:ascii="Times New Roman" w:hAnsi="Times New Roman"/>
          <w:b w:val="0"/>
          <w:bCs w:val="0"/>
          <w:sz w:val="24"/>
          <w:szCs w:val="24"/>
        </w:rPr>
        <w:t>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BE1692" w:rsidRDefault="00AD52DD" w:rsidP="00BE1692">
      <w:pPr>
        <w:pStyle w:val="afe"/>
        <w:keepLines/>
        <w:widowControl w:val="0"/>
        <w:numPr>
          <w:ilvl w:val="2"/>
          <w:numId w:val="3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AF1929">
        <w:rPr>
          <w:sz w:val="24"/>
          <w:szCs w:val="24"/>
        </w:rPr>
        <w:t xml:space="preserve">Если Правительством Российской Федерации установлено </w:t>
      </w:r>
      <w:r w:rsidRPr="00AF1929">
        <w:rPr>
          <w:sz w:val="24"/>
          <w:szCs w:val="24"/>
        </w:rPr>
        <w:t xml:space="preserve">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BE1692" w:rsidRPr="00AF1929" w:rsidRDefault="00AD52DD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0"/>
        <w:rPr>
          <w:sz w:val="24"/>
          <w:szCs w:val="24"/>
        </w:rPr>
      </w:pPr>
      <w:r w:rsidRPr="00AF1929">
        <w:rPr>
          <w:sz w:val="24"/>
          <w:szCs w:val="24"/>
        </w:rPr>
        <w:lastRenderedPageBreak/>
        <w:t xml:space="preserve">а) при рассмотрении, оценке, сопоставлении заявок на участие в закупке, осуществляется снижение на 15 (пятнадцать) % (процентов) ценового </w:t>
      </w:r>
      <w:r w:rsidRPr="00AF1929">
        <w:rPr>
          <w:sz w:val="24"/>
          <w:szCs w:val="24"/>
        </w:rPr>
        <w:t>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</w:t>
      </w:r>
      <w:r w:rsidRPr="00AF1929">
        <w:rPr>
          <w:sz w:val="24"/>
          <w:szCs w:val="24"/>
        </w:rPr>
        <w:t>одачи им предложения о размере платы, подлежащей внесению за заключение договора;</w:t>
      </w:r>
      <w:bookmarkEnd w:id="11"/>
      <w:r w:rsidRPr="00AF1929">
        <w:rPr>
          <w:sz w:val="24"/>
          <w:szCs w:val="24"/>
        </w:rPr>
        <w:t xml:space="preserve"> </w:t>
      </w:r>
      <w:bookmarkStart w:id="12" w:name="_Toc191625422"/>
    </w:p>
    <w:p w:rsidR="00BE1692" w:rsidRDefault="00AD52DD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</w:t>
      </w:r>
      <w:r w:rsidRPr="00AF1929">
        <w:rPr>
          <w:bCs/>
          <w:sz w:val="24"/>
          <w:szCs w:val="24"/>
        </w:rPr>
        <w:t>осуществленных в соответствии с пп. а) настоящего пункта;</w:t>
      </w:r>
      <w:bookmarkEnd w:id="12"/>
      <w:r w:rsidRPr="00AF1929">
        <w:rPr>
          <w:bCs/>
          <w:sz w:val="24"/>
          <w:szCs w:val="24"/>
        </w:rPr>
        <w:t xml:space="preserve"> </w:t>
      </w:r>
      <w:bookmarkStart w:id="13" w:name="_Toc191625423"/>
    </w:p>
    <w:p w:rsidR="00BE1692" w:rsidRPr="00AF1929" w:rsidRDefault="00AD52DD" w:rsidP="00BE1692">
      <w:pPr>
        <w:pStyle w:val="afe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4"/>
          <w:szCs w:val="24"/>
        </w:rPr>
      </w:pPr>
      <w:r w:rsidRPr="00AF1929">
        <w:rPr>
          <w:bCs/>
          <w:sz w:val="24"/>
          <w:szCs w:val="24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BE1692" w:rsidRPr="00130FDD" w:rsidRDefault="00AD52DD" w:rsidP="00BE1692">
      <w:pPr>
        <w:pStyle w:val="afe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1.6.7.</w:t>
      </w:r>
      <w:r w:rsidRPr="00130FDD">
        <w:rPr>
          <w:sz w:val="24"/>
          <w:szCs w:val="24"/>
        </w:rPr>
        <w:t xml:space="preserve"> Если Правительс</w:t>
      </w:r>
      <w:r w:rsidRPr="00130FDD">
        <w:rPr>
          <w:sz w:val="24"/>
          <w:szCs w:val="24"/>
        </w:rPr>
        <w:t xml:space="preserve">твом Российской Федерации установлен предусмотренный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а)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запрет закупки работ, услуг, соответственно выполняемых, оказываемых иностранным лицом, не допускаются:</w:t>
      </w:r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_Toc191625424"/>
      <w:r w:rsidRPr="00130FDD">
        <w:rPr>
          <w:rFonts w:ascii="Times New Roman" w:hAnsi="Times New Roman"/>
          <w:b w:val="0"/>
          <w:sz w:val="24"/>
          <w:szCs w:val="24"/>
        </w:rPr>
        <w:t>а) заключение договора на выполнение такой работы, оказание так</w:t>
      </w:r>
      <w:r w:rsidRPr="00130FDD">
        <w:rPr>
          <w:rFonts w:ascii="Times New Roman" w:hAnsi="Times New Roman"/>
          <w:b w:val="0"/>
          <w:sz w:val="24"/>
          <w:szCs w:val="24"/>
        </w:rPr>
        <w:t>ой услуги с подрядчиком (исполнителем), являющимся иностранным лицом;</w:t>
      </w:r>
      <w:bookmarkEnd w:id="14"/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5" w:name="_Toc191625425"/>
      <w:r w:rsidRPr="00130FDD">
        <w:rPr>
          <w:rFonts w:ascii="Times New Roman" w:hAnsi="Times New Roman"/>
          <w:b w:val="0"/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</w:t>
      </w:r>
      <w:r w:rsidRPr="00130FDD">
        <w:rPr>
          <w:rFonts w:ascii="Times New Roman" w:hAnsi="Times New Roman"/>
          <w:b w:val="0"/>
          <w:sz w:val="24"/>
          <w:szCs w:val="24"/>
        </w:rPr>
        <w:t>ировано на территории иностранного государства, в отношении которого установлен данный запрет.</w:t>
      </w:r>
      <w:bookmarkEnd w:id="15"/>
    </w:p>
    <w:p w:rsidR="00BE1692" w:rsidRPr="00130FDD" w:rsidRDefault="00AD52DD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подпунктом п. </w:t>
      </w:r>
      <w:r>
        <w:rPr>
          <w:sz w:val="24"/>
          <w:szCs w:val="24"/>
        </w:rPr>
        <w:t>1.6.2.</w:t>
      </w:r>
      <w:r w:rsidRPr="00130FDD">
        <w:rPr>
          <w:sz w:val="24"/>
          <w:szCs w:val="24"/>
        </w:rPr>
        <w:t xml:space="preserve"> б) настояще</w:t>
      </w:r>
      <w:r>
        <w:rPr>
          <w:sz w:val="24"/>
          <w:szCs w:val="24"/>
        </w:rPr>
        <w:t>го Приглашения</w:t>
      </w:r>
      <w:r w:rsidRPr="00130FDD">
        <w:rPr>
          <w:sz w:val="24"/>
          <w:szCs w:val="24"/>
        </w:rPr>
        <w:t xml:space="preserve"> ограничение закупки работ, услуг, соответстве</w:t>
      </w:r>
      <w:r w:rsidRPr="00130FDD">
        <w:rPr>
          <w:sz w:val="24"/>
          <w:szCs w:val="24"/>
        </w:rPr>
        <w:t>нно выполняемых, оказываемых иностранным лицом, не допускаются:</w:t>
      </w:r>
    </w:p>
    <w:p w:rsidR="00BE1692" w:rsidRPr="00130FDD" w:rsidRDefault="00AD52DD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а) заключение договора с </w:t>
      </w:r>
      <w:r>
        <w:rPr>
          <w:sz w:val="24"/>
          <w:szCs w:val="24"/>
        </w:rPr>
        <w:t>у</w:t>
      </w:r>
      <w:r w:rsidRPr="00130FDD">
        <w:rPr>
          <w:sz w:val="24"/>
          <w:szCs w:val="24"/>
        </w:rPr>
        <w:t>частником закупки, являющимся иностранным лицом, если российским лицом подан</w:t>
      </w:r>
      <w:r>
        <w:rPr>
          <w:sz w:val="24"/>
          <w:szCs w:val="24"/>
        </w:rPr>
        <w:t>а</w:t>
      </w:r>
      <w:r w:rsidRPr="00130FDD">
        <w:rPr>
          <w:sz w:val="24"/>
          <w:szCs w:val="24"/>
        </w:rPr>
        <w:t xml:space="preserve"> заявка на участие в закупке, признанн</w:t>
      </w:r>
      <w:r>
        <w:rPr>
          <w:sz w:val="24"/>
          <w:szCs w:val="24"/>
        </w:rPr>
        <w:t>ая</w:t>
      </w:r>
      <w:r w:rsidRPr="00130FDD">
        <w:rPr>
          <w:sz w:val="24"/>
          <w:szCs w:val="24"/>
        </w:rPr>
        <w:t xml:space="preserve"> по результатам их рассмотрения соответствующими </w:t>
      </w:r>
      <w:r w:rsidRPr="00130FDD">
        <w:rPr>
          <w:sz w:val="24"/>
          <w:szCs w:val="24"/>
        </w:rPr>
        <w:t xml:space="preserve">требованиям Стандарта, </w:t>
      </w:r>
      <w:r>
        <w:rPr>
          <w:sz w:val="24"/>
          <w:szCs w:val="24"/>
        </w:rPr>
        <w:t>Приглашения</w:t>
      </w:r>
      <w:r w:rsidRPr="00130FDD"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>закупки способом сравнения цен</w:t>
      </w:r>
      <w:r w:rsidRPr="00130FDD">
        <w:rPr>
          <w:sz w:val="24"/>
          <w:szCs w:val="24"/>
        </w:rPr>
        <w:t>;</w:t>
      </w:r>
    </w:p>
    <w:p w:rsidR="00BE1692" w:rsidRPr="00130FDD" w:rsidRDefault="00AD52DD" w:rsidP="00BE1692">
      <w:pPr>
        <w:pStyle w:val="afd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</w:t>
      </w:r>
      <w:r w:rsidRPr="00130FDD">
        <w:rPr>
          <w:sz w:val="24"/>
          <w:szCs w:val="24"/>
        </w:rPr>
        <w:t>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BE1692" w:rsidRPr="00130FDD" w:rsidRDefault="00AD52DD" w:rsidP="00BE1692">
      <w:pPr>
        <w:pStyle w:val="afe"/>
        <w:widowControl w:val="0"/>
        <w:numPr>
          <w:ilvl w:val="2"/>
          <w:numId w:val="38"/>
        </w:numPr>
        <w:tabs>
          <w:tab w:val="left" w:pos="1276"/>
        </w:tabs>
        <w:spacing w:line="240" w:lineRule="auto"/>
        <w:ind w:left="0" w:firstLine="567"/>
        <w:rPr>
          <w:sz w:val="24"/>
          <w:szCs w:val="24"/>
        </w:rPr>
      </w:pPr>
      <w:r w:rsidRPr="00130FDD">
        <w:rPr>
          <w:sz w:val="24"/>
          <w:szCs w:val="24"/>
        </w:rPr>
        <w:t xml:space="preserve">Если Правительством Российской Федерации установлено предусмотренное </w:t>
      </w:r>
      <w:r>
        <w:rPr>
          <w:sz w:val="24"/>
          <w:szCs w:val="24"/>
        </w:rPr>
        <w:t>1</w:t>
      </w:r>
      <w:r w:rsidRPr="00130FDD">
        <w:rPr>
          <w:sz w:val="24"/>
          <w:szCs w:val="24"/>
        </w:rPr>
        <w:t>.</w:t>
      </w:r>
      <w:r>
        <w:rPr>
          <w:sz w:val="24"/>
          <w:szCs w:val="24"/>
        </w:rPr>
        <w:t>6.2.</w:t>
      </w:r>
      <w:r w:rsidRPr="00130FDD">
        <w:rPr>
          <w:sz w:val="24"/>
          <w:szCs w:val="24"/>
        </w:rPr>
        <w:t xml:space="preserve"> в) настояще</w:t>
      </w:r>
      <w:r>
        <w:rPr>
          <w:sz w:val="24"/>
          <w:szCs w:val="24"/>
        </w:rPr>
        <w:t xml:space="preserve">го Приглашения </w:t>
      </w:r>
      <w:r w:rsidRPr="00130FDD">
        <w:rPr>
          <w:sz w:val="24"/>
          <w:szCs w:val="24"/>
        </w:rPr>
        <w:t>преимуществ</w:t>
      </w:r>
      <w:r w:rsidRPr="00130FDD">
        <w:rPr>
          <w:sz w:val="24"/>
          <w:szCs w:val="24"/>
        </w:rPr>
        <w:t>о в отношении работ, услуг, соответственно выполняемых, оказываемых российским лицом:</w:t>
      </w:r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_Toc191625426"/>
      <w:r w:rsidRPr="00130FDD">
        <w:rPr>
          <w:rFonts w:ascii="Times New Roman" w:hAnsi="Times New Roman"/>
          <w:b w:val="0"/>
          <w:sz w:val="24"/>
          <w:szCs w:val="24"/>
        </w:rPr>
        <w:t xml:space="preserve">а) при рассмотрении, оценке, сопоставлении заявок на участие в </w:t>
      </w:r>
      <w:r>
        <w:rPr>
          <w:rFonts w:ascii="Times New Roman" w:hAnsi="Times New Roman"/>
          <w:b w:val="0"/>
          <w:sz w:val="24"/>
          <w:szCs w:val="24"/>
          <w:lang w:val="ru-RU"/>
        </w:rPr>
        <w:t>закупке способом сравнения цен</w:t>
      </w:r>
      <w:r w:rsidRPr="00130FDD">
        <w:rPr>
          <w:rFonts w:ascii="Times New Roman" w:hAnsi="Times New Roman"/>
          <w:b w:val="0"/>
          <w:sz w:val="24"/>
          <w:szCs w:val="24"/>
        </w:rPr>
        <w:t>, осуществляется снижение на 15 (пятнадцать) % (процентов) ц</w:t>
      </w:r>
      <w:r>
        <w:rPr>
          <w:rFonts w:ascii="Times New Roman" w:hAnsi="Times New Roman"/>
          <w:b w:val="0"/>
          <w:sz w:val="24"/>
          <w:szCs w:val="24"/>
        </w:rPr>
        <w:t>енового предложен</w:t>
      </w:r>
      <w:r>
        <w:rPr>
          <w:rFonts w:ascii="Times New Roman" w:hAnsi="Times New Roman"/>
          <w:b w:val="0"/>
          <w:sz w:val="24"/>
          <w:szCs w:val="24"/>
        </w:rPr>
        <w:t>ия, поданного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являющимся российским лицом, либо увеличение на 15 (пятнадцать) % (процентов)</w:t>
      </w:r>
      <w:r>
        <w:rPr>
          <w:rFonts w:ascii="Times New Roman" w:hAnsi="Times New Roman"/>
          <w:b w:val="0"/>
          <w:sz w:val="24"/>
          <w:szCs w:val="24"/>
        </w:rPr>
        <w:t xml:space="preserve"> ценового предложения этого У</w:t>
      </w:r>
      <w:r w:rsidRPr="00130FDD">
        <w:rPr>
          <w:rFonts w:ascii="Times New Roman" w:hAnsi="Times New Roman"/>
          <w:b w:val="0"/>
          <w:sz w:val="24"/>
          <w:szCs w:val="24"/>
        </w:rPr>
        <w:t>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BE1692" w:rsidRPr="00130FDD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_Toc191625427"/>
      <w:r w:rsidRPr="00130FDD">
        <w:rPr>
          <w:rFonts w:ascii="Times New Roman" w:hAnsi="Times New Roman"/>
          <w:b w:val="0"/>
          <w:sz w:val="24"/>
          <w:szCs w:val="24"/>
        </w:rPr>
        <w:t xml:space="preserve">б) </w:t>
      </w:r>
      <w:r>
        <w:rPr>
          <w:rFonts w:ascii="Times New Roman" w:hAnsi="Times New Roman"/>
          <w:b w:val="0"/>
          <w:sz w:val="24"/>
          <w:szCs w:val="24"/>
        </w:rPr>
        <w:t>в случае заключения договора с у</w:t>
      </w:r>
      <w:r w:rsidRPr="00130FDD">
        <w:rPr>
          <w:rFonts w:ascii="Times New Roman" w:hAnsi="Times New Roman"/>
          <w:b w:val="0"/>
          <w:sz w:val="24"/>
          <w:szCs w:val="24"/>
        </w:rPr>
        <w:t>частником закупки, указанным в пп</w:t>
      </w:r>
      <w:r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Pr="00130FDD">
        <w:rPr>
          <w:rFonts w:ascii="Times New Roman" w:hAnsi="Times New Roman"/>
          <w:b w:val="0"/>
          <w:sz w:val="24"/>
          <w:szCs w:val="24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BE1692" w:rsidRDefault="00AD52DD" w:rsidP="00BE1692">
      <w:pPr>
        <w:pStyle w:val="30"/>
        <w:keepLines/>
        <w:spacing w:before="0" w:after="0"/>
        <w:ind w:firstLine="567"/>
        <w:jc w:val="both"/>
        <w:rPr>
          <w:rFonts w:ascii="Times New Roman" w:hAnsi="Times New Roman"/>
          <w:b w:val="0"/>
          <w:sz w:val="24"/>
          <w:szCs w:val="24"/>
        </w:rPr>
      </w:pPr>
      <w:bookmarkStart w:id="18" w:name="_Toc191625428"/>
      <w:r w:rsidRPr="00130FDD">
        <w:rPr>
          <w:rFonts w:ascii="Times New Roman" w:hAnsi="Times New Roman"/>
          <w:b w:val="0"/>
          <w:sz w:val="24"/>
          <w:szCs w:val="24"/>
        </w:rPr>
        <w:t>в) перемена подрядчика (испол</w:t>
      </w:r>
      <w:r w:rsidRPr="00130FDD">
        <w:rPr>
          <w:rFonts w:ascii="Times New Roman" w:hAnsi="Times New Roman"/>
          <w:b w:val="0"/>
          <w:sz w:val="24"/>
          <w:szCs w:val="24"/>
        </w:rPr>
        <w:t>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BE1692" w:rsidRPr="00BC2665" w:rsidRDefault="00AD52DD" w:rsidP="00BE1692">
      <w:pPr>
        <w:keepNext/>
        <w:numPr>
          <w:ilvl w:val="1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snapToGrid w:val="0"/>
        </w:rPr>
      </w:pPr>
      <w:r w:rsidRPr="00BC2665">
        <w:rPr>
          <w:snapToGrid w:val="0"/>
        </w:rPr>
        <w:t xml:space="preserve">Во всем, что не урегулировано </w:t>
      </w:r>
      <w:r w:rsidRPr="00BC2665">
        <w:t>приглашением к участию в заку</w:t>
      </w:r>
      <w:r w:rsidRPr="00BC2665">
        <w:t xml:space="preserve">пке способом сравнения цен </w:t>
      </w:r>
      <w:r w:rsidRPr="00BC2665">
        <w:rPr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BE1692" w:rsidRPr="00BC2665" w:rsidRDefault="00BE1692" w:rsidP="00BE1692">
      <w:pPr>
        <w:tabs>
          <w:tab w:val="left" w:pos="142"/>
          <w:tab w:val="center" w:pos="1134"/>
        </w:tabs>
        <w:ind w:firstLine="567"/>
        <w:jc w:val="both"/>
      </w:pPr>
    </w:p>
    <w:p w:rsidR="00BE1692" w:rsidRPr="00BC2665" w:rsidRDefault="00AD52DD" w:rsidP="00BE1692">
      <w:pPr>
        <w:numPr>
          <w:ilvl w:val="0"/>
          <w:numId w:val="38"/>
        </w:numPr>
        <w:tabs>
          <w:tab w:val="left" w:pos="142"/>
          <w:tab w:val="center" w:pos="1134"/>
        </w:tabs>
        <w:ind w:left="0" w:firstLine="567"/>
        <w:jc w:val="both"/>
        <w:outlineLvl w:val="0"/>
      </w:pPr>
      <w:r w:rsidRPr="00BC2665">
        <w:lastRenderedPageBreak/>
        <w:t xml:space="preserve">ТРЕБОВАНИЯ К СВЕДЕНИЯМ И ДОКУМЕНТАМ, ПРЕДСТАВЛЯЕМЫМ В СОСТАВЕ ЗАЯВКИ </w:t>
      </w:r>
      <w:r w:rsidRPr="00BC2665">
        <w:t>УЧАСТНИКА ЗАКУПКИ, ТРЕБОВАНИЯ К УЧАСТНИКАМ ЗАКУПКИ, ПОДАЧЕ ЗАЯВКИ</w:t>
      </w:r>
    </w:p>
    <w:p w:rsidR="00BE1692" w:rsidRPr="00BC2665" w:rsidRDefault="00AD52DD" w:rsidP="00BE1692">
      <w:pPr>
        <w:keepNext/>
        <w:numPr>
          <w:ilvl w:val="1"/>
          <w:numId w:val="39"/>
        </w:numPr>
        <w:tabs>
          <w:tab w:val="left" w:pos="142"/>
          <w:tab w:val="center" w:pos="1134"/>
        </w:tabs>
        <w:ind w:hanging="468"/>
        <w:jc w:val="both"/>
        <w:outlineLvl w:val="1"/>
        <w:rPr>
          <w:b/>
          <w:snapToGrid w:val="0"/>
        </w:rPr>
      </w:pPr>
      <w:bookmarkStart w:id="19" w:name="_Toc5718770"/>
      <w:r w:rsidRPr="00BC2665">
        <w:rPr>
          <w:b/>
          <w:snapToGrid w:val="0"/>
        </w:rPr>
        <w:t xml:space="preserve">Требования к оформлению заявки </w:t>
      </w:r>
      <w:bookmarkEnd w:id="19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0" w:name="_Ref166246797"/>
      <w:r w:rsidRPr="00BC2665"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</w:t>
      </w:r>
      <w:r w:rsidRPr="00BC2665">
        <w:t>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</w:t>
      </w:r>
      <w:r w:rsidRPr="00BC2665">
        <w:t>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</w:t>
      </w:r>
      <w:r w:rsidRPr="00BC2665">
        <w:t>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BE1692" w:rsidRPr="007A7139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Участник </w:t>
      </w:r>
      <w:r w:rsidRPr="00BC2665">
        <w:rPr>
          <w:bCs/>
        </w:rPr>
        <w:t xml:space="preserve">закупки </w:t>
      </w:r>
      <w:r w:rsidRPr="00BC2665">
        <w:t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</w:t>
      </w:r>
      <w:r w:rsidRPr="00BC2665">
        <w:t xml:space="preserve"> документов, установленными разделом 5 «ОБРАЗЦЫ ФОРМ ДЛЯ ЗАПОЛНЕНИЯ УЧАСТНИКАМИ ЗАКУПКИ».</w:t>
      </w:r>
      <w:bookmarkEnd w:id="20"/>
      <w:r w:rsidRPr="00BC2665"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</w:t>
      </w:r>
      <w:r w:rsidRPr="00BC2665">
        <w:t xml:space="preserve">собом </w:t>
      </w:r>
      <w:r w:rsidRPr="007A7139">
        <w:t>сравнения цен.</w:t>
      </w:r>
    </w:p>
    <w:p w:rsidR="00BE1692" w:rsidRPr="00D151ED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D151ED">
        <w:rPr>
          <w:szCs w:val="22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</w:t>
      </w:r>
      <w:r w:rsidRPr="00D151ED">
        <w:rPr>
          <w:szCs w:val="22"/>
          <w:highlight w:val="yellow"/>
        </w:rPr>
        <w:t>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</w:t>
      </w:r>
      <w:r w:rsidRPr="00D151ED">
        <w:rPr>
          <w:szCs w:val="22"/>
          <w:highlight w:val="yellow"/>
        </w:rPr>
        <w:t xml:space="preserve">рации от 23.12.2024 № 1875 участник закупки при поставке ТМЦ </w:t>
      </w:r>
      <w:r w:rsidRPr="00D151ED">
        <w:rPr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7A7139">
        <w:rPr>
          <w:rFonts w:eastAsia="Calibri"/>
        </w:rPr>
        <w:t>При проведении закупки в неэлектронной</w:t>
      </w:r>
      <w:r w:rsidRPr="00BC2665">
        <w:rPr>
          <w:rFonts w:eastAsia="Calibri"/>
        </w:rPr>
        <w:t xml:space="preserve"> форме</w:t>
      </w:r>
      <w:r w:rsidRPr="00BC2665">
        <w:t xml:space="preserve"> допускается пар</w:t>
      </w:r>
      <w:r w:rsidRPr="00BC2665">
        <w:t>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</w:t>
      </w:r>
      <w:r w:rsidRPr="00BC2665">
        <w:t xml:space="preserve">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предоставляются в отсканированном виде, позволяющем осуществить распознавание текста зая</w:t>
      </w:r>
      <w:r w:rsidRPr="00BC2665">
        <w:t>вки. Файлы документов заявки не должны быть повреждены.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Сведения, которые содержатся в заявках участников </w:t>
      </w:r>
      <w:r w:rsidRPr="00BC2665">
        <w:rPr>
          <w:bCs/>
        </w:rPr>
        <w:t>закупки</w:t>
      </w:r>
      <w:r w:rsidRPr="00BC2665">
        <w:t>, не должны допускать двусмысленных толкований.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21" w:name="_Ref11475563"/>
      <w:r w:rsidRPr="00BC2665">
        <w:t xml:space="preserve">Если в документах, входящих в состав заявки, </w:t>
      </w:r>
      <w:bookmarkEnd w:id="21"/>
      <w:r w:rsidRPr="00BC2665">
        <w:t>имеются расхождения между обозначением сумм пропис</w:t>
      </w:r>
      <w:r w:rsidRPr="00BC2665">
        <w:t>ью и цифрами, то принимается к рассмотрению сумма, указанная прописью.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</w:t>
      </w:r>
      <w:r w:rsidRPr="00BC2665">
        <w:t>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</w:t>
      </w:r>
      <w:r w:rsidRPr="00BC2665">
        <w:t xml:space="preserve">енность прикладывается к заявке. Если уполномоченное лицо заверяет своей </w:t>
      </w:r>
      <w:r w:rsidRPr="00BC2665">
        <w:lastRenderedPageBreak/>
        <w:t>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</w:t>
      </w:r>
      <w:r w:rsidRPr="00BC2665">
        <w:t>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Все документы, представляемые участниками </w:t>
      </w:r>
      <w:r w:rsidRPr="00BC2665">
        <w:rPr>
          <w:bCs/>
        </w:rPr>
        <w:t xml:space="preserve">закупки </w:t>
      </w:r>
      <w:r w:rsidRPr="00BC2665">
        <w:t>в составе заявк</w:t>
      </w:r>
      <w:r w:rsidRPr="00BC2665">
        <w:t>и на участие в закупке, должны быть заполнены по всем пунктам, за исключением пунктов, носящих рекомендательный характер.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Заказчик обеспечивает разумную конфиденциальность относительно всех полученных от участников закупки сведений, в том числе содержащихс</w:t>
      </w:r>
      <w:r w:rsidRPr="00BC2665">
        <w:t>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Инструкции по заполнению форм наст</w:t>
      </w:r>
      <w:r w:rsidRPr="00BC2665">
        <w:t>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</w:t>
      </w:r>
      <w:r w:rsidRPr="00BC2665">
        <w:t>й форме с использованием функционала ЭТП.</w:t>
      </w:r>
    </w:p>
    <w:p w:rsidR="00BE1692" w:rsidRPr="00BC2665" w:rsidRDefault="00AD52DD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BC2665">
        <w:rPr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Заявка должна быть подготовлена на русском языке за исключением нижеследующего. 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Документы, оригиналы которых выданы участнику закупки третьими лицами на ином языке, могут</w:t>
      </w:r>
      <w:r w:rsidRPr="00BC2665">
        <w:t xml:space="preserve">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</w:t>
      </w:r>
      <w:r w:rsidRPr="00BC2665">
        <w:t>зчик будет принимать решение на основании перевода.</w:t>
      </w:r>
      <w:bookmarkStart w:id="29" w:name="_Toc518119272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rPr>
          <w:bCs/>
        </w:rPr>
        <w:t>Рассмотрению не подлежат документы, не переведенные на русский язык</w:t>
      </w:r>
      <w:r w:rsidRPr="00BC2665">
        <w:t xml:space="preserve">. </w:t>
      </w:r>
      <w:bookmarkEnd w:id="29"/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0" w:name="_Toc5718772"/>
      <w:r w:rsidRPr="00BC2665">
        <w:rPr>
          <w:b/>
          <w:snapToGrid w:val="0"/>
        </w:rPr>
        <w:t xml:space="preserve">Требования к валюте </w:t>
      </w:r>
      <w:bookmarkEnd w:id="30"/>
      <w:r w:rsidRPr="00BC2665">
        <w:rPr>
          <w:b/>
          <w:snapToGrid w:val="0"/>
        </w:rPr>
        <w:t>заявки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1" w:name="_Hlt517806775"/>
      <w:bookmarkStart w:id="32" w:name="_Ref52534291"/>
      <w:bookmarkEnd w:id="31"/>
      <w:r w:rsidRPr="00BC2665">
        <w:t>Все суммы денежных средств в документах, входящих в состав заявки, должны быть выражены в российских рублях</w:t>
      </w:r>
      <w:r w:rsidRPr="00BC2665">
        <w:t xml:space="preserve">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3" w:name="_Toc518119275"/>
      <w:r w:rsidRPr="00BC2665">
        <w:t>Документы, оригиналы которых выданы участнику закупки третьими лицами с выражением сумм денежных средств в иных валютах, могут быть представ</w:t>
      </w:r>
      <w:r w:rsidRPr="00BC2665">
        <w:t>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</w:t>
      </w:r>
      <w:r w:rsidRPr="00BC2665">
        <w:t>го установления.</w:t>
      </w:r>
      <w:bookmarkEnd w:id="33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4" w:name="_Toc5718773"/>
      <w:r w:rsidRPr="00BC2665">
        <w:rPr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5" w:name="_Ref166243143"/>
      <w:r w:rsidRPr="00BC2665">
        <w:t>Заявка на участие</w:t>
      </w:r>
      <w:r w:rsidRPr="00BC2665">
        <w:t xml:space="preserve"> должна содержать сведения и документы, указанные в </w:t>
      </w:r>
      <w:bookmarkEnd w:id="35"/>
      <w:r w:rsidRPr="00BC2665">
        <w:rPr>
          <w:bCs/>
        </w:rPr>
        <w:t>настоящем приглашении</w:t>
      </w:r>
      <w:r w:rsidRPr="00BC2665">
        <w:t xml:space="preserve">. 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36" w:name="_Ref166316209"/>
      <w:r w:rsidRPr="00BC2665"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Представление документов с отклонением от у</w:t>
      </w:r>
      <w:r w:rsidRPr="00BC2665">
        <w:t xml:space="preserve">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Помимо сведений и документов, установленных насто</w:t>
      </w:r>
      <w:r w:rsidRPr="00BC2665">
        <w:t>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BC2665">
        <w:rPr>
          <w:b/>
          <w:snapToGrid w:val="0"/>
        </w:rPr>
        <w:lastRenderedPageBreak/>
        <w:t>Требовани</w:t>
      </w:r>
      <w:r w:rsidRPr="00BC2665">
        <w:rPr>
          <w:b/>
          <w:snapToGrid w:val="0"/>
        </w:rPr>
        <w:t xml:space="preserve">я к описанию </w:t>
      </w:r>
      <w:bookmarkEnd w:id="37"/>
      <w:r w:rsidRPr="00BC2665">
        <w:rPr>
          <w:b/>
          <w:snapToGrid w:val="0"/>
        </w:rPr>
        <w:t>заявки участника закупки</w:t>
      </w:r>
      <w:bookmarkEnd w:id="38"/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1" w:name="_Ref166314630"/>
      <w:bookmarkStart w:id="42" w:name="_Ref11560130"/>
      <w:bookmarkEnd w:id="39"/>
      <w:bookmarkEnd w:id="40"/>
      <w:r w:rsidRPr="00BC2665">
        <w:t>Цена договора, предлагаемая участником закупки</w:t>
      </w:r>
      <w:r>
        <w:t>, должна быть рассчитана с учетом требований п. 1.4 Приглашения к участию в закупке способом сравнения цен и</w:t>
      </w:r>
      <w:r w:rsidRPr="00BC2665">
        <w:t xml:space="preserve"> не может превышать начальную (максимальную) цену договора (НМЦ)</w:t>
      </w:r>
      <w:r w:rsidRPr="00BC2665">
        <w:t xml:space="preserve"> (цену лота), указанную в приглашении к участию в закупке способом сравнения цен</w:t>
      </w:r>
      <w:bookmarkEnd w:id="41"/>
      <w:r w:rsidRPr="00BC2665">
        <w:t>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bookmarkStart w:id="43" w:name="_Ref126085783"/>
      <w:r w:rsidRPr="00BC2665"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</w:t>
      </w:r>
      <w:r w:rsidRPr="00BC2665">
        <w:t>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BC2665">
        <w:rPr>
          <w:bCs/>
        </w:rPr>
        <w:t xml:space="preserve"> </w:t>
      </w:r>
      <w:r w:rsidRPr="00BC2665">
        <w:rPr>
          <w:bCs/>
        </w:rPr>
        <w:t xml:space="preserve">если иное не установлено, </w:t>
      </w:r>
      <w:r w:rsidRPr="00BC2665">
        <w:t>заявка участника не должна превышать единичные расценки либо отдельные стоимостные позиции соответственно.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Цена договора должна включать </w:t>
      </w:r>
      <w:r w:rsidRPr="00BC2665">
        <w:rPr>
          <w:rFonts w:eastAsia="Calibri"/>
          <w:bCs/>
        </w:rPr>
        <w:t>в себя: все затраты, накладные расходы, налоги, пошлины, таможенные платежи, страхование и пр</w:t>
      </w:r>
      <w:r w:rsidRPr="00BC2665">
        <w:rPr>
          <w:rFonts w:eastAsia="Calibri"/>
          <w:bCs/>
        </w:rPr>
        <w:t>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BC2665"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BC2665">
        <w:t xml:space="preserve"> 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должен принять</w:t>
      </w:r>
      <w:r w:rsidRPr="00BC2665">
        <w:t xml:space="preserve">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</w:t>
      </w:r>
      <w:r w:rsidRPr="00BC2665">
        <w:t xml:space="preserve">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</w:t>
      </w:r>
      <w:r w:rsidRPr="00BC2665">
        <w:t>к приглашению к участию в закупке способом сравнения цен.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t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</w:t>
      </w:r>
      <w:r w:rsidRPr="00BC2665">
        <w:t xml:space="preserve">я </w:t>
      </w:r>
      <w:r w:rsidRPr="00BC2665">
        <w:rPr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color w:val="000000"/>
        </w:rPr>
      </w:pPr>
      <w:r w:rsidRPr="00BC2665">
        <w:rPr>
          <w:color w:val="000000"/>
        </w:rPr>
        <w:t xml:space="preserve">В случае, если в приложении №1 к приглашению к участию в закупке способом сравнения </w:t>
      </w:r>
      <w:r w:rsidRPr="00BC2665">
        <w:rPr>
          <w:color w:val="000000"/>
        </w:rPr>
        <w:t>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производителей, сопровождаемые словами «или эквивалент», участник процедуры закупки при описании продукц</w:t>
      </w:r>
      <w:r w:rsidRPr="00BC2665">
        <w:rPr>
          <w:color w:val="000000"/>
        </w:rPr>
        <w:t>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BE1692" w:rsidRPr="00BC2665" w:rsidRDefault="00AD52DD" w:rsidP="00BE1692">
      <w:pPr>
        <w:numPr>
          <w:ilvl w:val="2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b/>
          <w:bCs/>
        </w:rPr>
      </w:pPr>
      <w:r w:rsidRPr="00BC2665">
        <w:rPr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BC2665">
        <w:t>)</w:t>
      </w:r>
      <w:r w:rsidRPr="00BC2665">
        <w:t xml:space="preserve">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BE1692" w:rsidRPr="00BC2665" w:rsidRDefault="00AD52DD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Участники закупки</w:t>
      </w:r>
    </w:p>
    <w:p w:rsidR="00BE1692" w:rsidRPr="00BC2665" w:rsidRDefault="00AD52DD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2.6.1.</w:t>
      </w:r>
      <w:r w:rsidRPr="00BC2665">
        <w:tab/>
        <w:t xml:space="preserve"> </w:t>
      </w:r>
      <w:r w:rsidR="00425EC5" w:rsidRPr="00425EC5">
        <w:t>Любое юридическое лицо, физическое лицо, в том числе</w:t>
      </w:r>
      <w:r w:rsidR="00425EC5">
        <w:t xml:space="preserve"> индивидуальный предприниматель</w:t>
      </w:r>
      <w:r w:rsidRPr="00BC2665">
        <w:t>.</w:t>
      </w:r>
    </w:p>
    <w:p w:rsidR="00BE1692" w:rsidRPr="00BC2665" w:rsidRDefault="00AD52DD" w:rsidP="00BE1692">
      <w:pPr>
        <w:keepNext/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1"/>
        <w:rPr>
          <w:b/>
          <w:snapToGrid w:val="0"/>
        </w:rPr>
      </w:pPr>
      <w:r w:rsidRPr="00BC2665">
        <w:rPr>
          <w:b/>
          <w:snapToGrid w:val="0"/>
        </w:rPr>
        <w:t>Требования к участникам закупки</w:t>
      </w:r>
    </w:p>
    <w:p w:rsidR="00BE1692" w:rsidRPr="00BC2665" w:rsidRDefault="00AD52DD" w:rsidP="00BE1692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</w:pPr>
      <w:r w:rsidRPr="00BC2665">
        <w:t>2.7.1.</w:t>
      </w:r>
      <w:r w:rsidRPr="00BC2665"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BE1692" w:rsidRPr="00BC2665" w:rsidRDefault="00AD52DD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bookmarkStart w:id="45" w:name="_Ref306032455"/>
      <w:r w:rsidRPr="00BC2665">
        <w:rPr>
          <w:bCs/>
          <w:color w:val="000000"/>
        </w:rPr>
        <w:t xml:space="preserve">должен </w:t>
      </w:r>
      <w:bookmarkStart w:id="46" w:name="_Ref303669099"/>
      <w:r w:rsidRPr="00BC2665">
        <w:rPr>
          <w:bCs/>
        </w:rPr>
        <w:t>обладать гражданской правоспособностью в полном объеме для заключения и исполнения Договора (физическое лицо -</w:t>
      </w:r>
      <w:r w:rsidRPr="00BC2665">
        <w:rPr>
          <w:bCs/>
        </w:rPr>
        <w:t xml:space="preserve"> обладать дееспособностью в полном объеме для заключения и исполнения Договора); </w:t>
      </w:r>
      <w:bookmarkEnd w:id="45"/>
      <w:bookmarkEnd w:id="46"/>
    </w:p>
    <w:p w:rsidR="00BE1692" w:rsidRPr="00BC2665" w:rsidRDefault="00AD52DD" w:rsidP="00BE1692">
      <w:pPr>
        <w:numPr>
          <w:ilvl w:val="0"/>
          <w:numId w:val="13"/>
        </w:numPr>
        <w:tabs>
          <w:tab w:val="left" w:pos="0"/>
          <w:tab w:val="left" w:pos="851"/>
        </w:tabs>
        <w:ind w:left="0" w:firstLine="567"/>
        <w:jc w:val="both"/>
        <w:rPr>
          <w:bCs/>
        </w:rPr>
      </w:pPr>
      <w:r w:rsidRPr="00BC2665">
        <w:rPr>
          <w:bCs/>
        </w:rPr>
        <w:t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</w:t>
      </w:r>
      <w:r w:rsidRPr="00BC2665">
        <w:rPr>
          <w:bCs/>
        </w:rPr>
        <w:t xml:space="preserve">удовые, метериально-технические) (если необходимо); </w:t>
      </w:r>
    </w:p>
    <w:p w:rsidR="00BE1692" w:rsidRPr="00BC2665" w:rsidRDefault="00AD52DD" w:rsidP="00BE1692">
      <w:pPr>
        <w:numPr>
          <w:ilvl w:val="0"/>
          <w:numId w:val="13"/>
        </w:numPr>
        <w:tabs>
          <w:tab w:val="left" w:pos="142"/>
          <w:tab w:val="left" w:pos="851"/>
        </w:tabs>
        <w:ind w:left="0" w:firstLine="567"/>
        <w:jc w:val="both"/>
        <w:rPr>
          <w:bCs/>
          <w:color w:val="000000"/>
        </w:rPr>
      </w:pPr>
      <w:r w:rsidRPr="00BC2665">
        <w:rPr>
          <w:bCs/>
        </w:rPr>
        <w:t>не должен находиться в процессе ликвидации</w:t>
      </w:r>
      <w:r>
        <w:rPr>
          <w:bCs/>
        </w:rPr>
        <w:t>;</w:t>
      </w:r>
      <w:r w:rsidRPr="00BC2665">
        <w:rPr>
          <w:bCs/>
        </w:rPr>
        <w:t xml:space="preserve"> должно отсутствовать</w:t>
      </w:r>
      <w:r>
        <w:rPr>
          <w:bCs/>
        </w:rPr>
        <w:t xml:space="preserve"> </w:t>
      </w:r>
      <w:r w:rsidRPr="009766C5">
        <w:rPr>
          <w:bCs/>
        </w:rPr>
        <w:t>вступившее в законную силу</w:t>
      </w:r>
      <w:r w:rsidRPr="00BC2665">
        <w:rPr>
          <w:bCs/>
        </w:rPr>
        <w:t xml:space="preserve"> решение арбитражного суда о признании участника закупки банкротом и об </w:t>
      </w:r>
      <w:r w:rsidRPr="00BC2665">
        <w:rPr>
          <w:bCs/>
        </w:rPr>
        <w:lastRenderedPageBreak/>
        <w:t>открытии конкурсного производства</w:t>
      </w:r>
      <w:r>
        <w:rPr>
          <w:bCs/>
        </w:rPr>
        <w:t>;</w:t>
      </w:r>
      <w:r w:rsidRPr="00BC2665">
        <w:rPr>
          <w:bCs/>
        </w:rPr>
        <w:t xml:space="preserve"> на им</w:t>
      </w:r>
      <w:r w:rsidRPr="00BC2665">
        <w:rPr>
          <w:bCs/>
        </w:rPr>
        <w:t>ущество участника, в части существенной для исполнения Договора, не должен быть наложен арест</w:t>
      </w:r>
      <w:r>
        <w:rPr>
          <w:bCs/>
        </w:rPr>
        <w:t>;</w:t>
      </w:r>
      <w:r w:rsidRPr="00BC2665">
        <w:rPr>
          <w:bCs/>
        </w:rPr>
        <w:t xml:space="preserve"> экономическая деятельность участника</w:t>
      </w:r>
      <w:r w:rsidRPr="00BC2665">
        <w:rPr>
          <w:bCs/>
          <w:color w:val="000000"/>
        </w:rPr>
        <w:t xml:space="preserve"> не должна быть приостановлена</w:t>
      </w:r>
      <w:r>
        <w:rPr>
          <w:rStyle w:val="afff"/>
          <w:bCs/>
          <w:color w:val="000000"/>
        </w:rPr>
        <w:footnoteReference w:id="1"/>
      </w:r>
      <w:r w:rsidRPr="00BC2665">
        <w:rPr>
          <w:bCs/>
          <w:color w:val="000000"/>
        </w:rPr>
        <w:t xml:space="preserve"> (для юридического лица, индивидуального предпринимателя);</w:t>
      </w:r>
    </w:p>
    <w:p w:rsidR="00BE1692" w:rsidRPr="00BC2665" w:rsidRDefault="00AD52DD" w:rsidP="00BE1692">
      <w:pPr>
        <w:tabs>
          <w:tab w:val="left" w:pos="0"/>
          <w:tab w:val="left" w:pos="851"/>
        </w:tabs>
        <w:ind w:firstLine="567"/>
        <w:jc w:val="both"/>
        <w:rPr>
          <w:bCs/>
        </w:rPr>
      </w:pPr>
      <w:r w:rsidRPr="00BC2665">
        <w:t>2.7.2.</w:t>
      </w:r>
      <w:r w:rsidRPr="00BC2665">
        <w:rPr>
          <w:bCs/>
        </w:rPr>
        <w:t xml:space="preserve"> Дополнительно к требованиям </w:t>
      </w:r>
      <w:r w:rsidRPr="00BC2665">
        <w:rPr>
          <w:bCs/>
        </w:rPr>
        <w:t xml:space="preserve">пункта 2.7.1. </w:t>
      </w:r>
      <w:r w:rsidRPr="00BC2665"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BC2665">
        <w:rPr>
          <w:bCs/>
        </w:rPr>
        <w:t>требованиями:</w:t>
      </w:r>
    </w:p>
    <w:p w:rsidR="00BE1692" w:rsidRPr="00BC2665" w:rsidRDefault="00AD52DD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а) т</w:t>
      </w:r>
      <w:r w:rsidRPr="00BC2665">
        <w:rPr>
          <w:b w:val="0"/>
          <w:sz w:val="24"/>
        </w:rPr>
        <w:t>олько для закупок с  наличием в предмете закупки проектных и / или изыскательски</w:t>
      </w:r>
      <w:r w:rsidRPr="00BC2665">
        <w:rPr>
          <w:b w:val="0"/>
          <w:sz w:val="24"/>
        </w:rPr>
        <w:t>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</w:t>
      </w:r>
      <w:r w:rsidRPr="00BC2665">
        <w:rPr>
          <w:b w:val="0"/>
          <w:sz w:val="24"/>
        </w:rPr>
        <w:t>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</w:t>
      </w:r>
      <w:r w:rsidRPr="00BC2665">
        <w:rPr>
          <w:b w:val="0"/>
          <w:sz w:val="24"/>
        </w:rPr>
        <w:t>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членах саморегулируемых организаций</w:t>
      </w:r>
      <w:r>
        <w:rPr>
          <w:rStyle w:val="afff"/>
          <w:sz w:val="24"/>
        </w:rPr>
        <w:footnoteReference w:id="2"/>
      </w:r>
      <w:r w:rsidRPr="00BC2665">
        <w:rPr>
          <w:b w:val="0"/>
          <w:sz w:val="24"/>
        </w:rPr>
        <w:t>;</w:t>
      </w:r>
    </w:p>
    <w:p w:rsidR="00BE1692" w:rsidRPr="00BC2665" w:rsidRDefault="00AD52DD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</w:rPr>
      </w:pPr>
      <w:r w:rsidRPr="00BC2665">
        <w:rPr>
          <w:b w:val="0"/>
          <w:sz w:val="24"/>
          <w:szCs w:val="24"/>
        </w:rPr>
        <w:t>б) н</w:t>
      </w:r>
      <w:r w:rsidRPr="00BC2665">
        <w:rPr>
          <w:b w:val="0"/>
          <w:sz w:val="24"/>
        </w:rPr>
        <w:t xml:space="preserve">аличие документов </w:t>
      </w:r>
      <w:r w:rsidRPr="00BC2665">
        <w:rPr>
          <w:b w:val="0"/>
          <w:sz w:val="24"/>
        </w:rPr>
        <w:t xml:space="preserve">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</w:t>
      </w:r>
      <w:r w:rsidRPr="00BC2665">
        <w:rPr>
          <w:b w:val="0"/>
          <w:sz w:val="24"/>
        </w:rPr>
        <w:t>на объектах ПАО «Россети Московский регион», в т.ч. и для привлекаемых участником основных субподрядчиков;</w:t>
      </w:r>
    </w:p>
    <w:p w:rsidR="00BE1692" w:rsidRPr="00BC2665" w:rsidRDefault="00AD52DD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в) с</w:t>
      </w:r>
      <w:r w:rsidRPr="00BC2665">
        <w:rPr>
          <w:b w:val="0"/>
          <w:sz w:val="24"/>
          <w:szCs w:val="24"/>
        </w:rPr>
        <w:t>оответствие объемов и номенклатуры работ требованиям ТЗ, в т.ч. соответствие сметного расчета утвержденной ПСД</w:t>
      </w:r>
      <w:r>
        <w:rPr>
          <w:rStyle w:val="afff"/>
          <w:sz w:val="24"/>
          <w:szCs w:val="24"/>
        </w:rPr>
        <w:footnoteReference w:id="3"/>
      </w:r>
      <w:r w:rsidRPr="00BC2665">
        <w:rPr>
          <w:b w:val="0"/>
          <w:sz w:val="24"/>
          <w:szCs w:val="24"/>
        </w:rPr>
        <w:t xml:space="preserve"> и требованиям по порядку формиров</w:t>
      </w:r>
      <w:r w:rsidRPr="00BC2665">
        <w:rPr>
          <w:b w:val="0"/>
          <w:sz w:val="24"/>
          <w:szCs w:val="24"/>
        </w:rPr>
        <w:t>ания договорной цены. Непревышение ценовых лимитов ТЗ;</w:t>
      </w:r>
    </w:p>
    <w:p w:rsidR="00BE1692" w:rsidRPr="00BC2665" w:rsidRDefault="00AD52DD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</w:rPr>
        <w:t>г) с</w:t>
      </w:r>
      <w:r w:rsidRPr="00BC2665">
        <w:rPr>
          <w:b w:val="0"/>
          <w:sz w:val="24"/>
          <w:szCs w:val="24"/>
        </w:rPr>
        <w:t>оответствие сроков выполнения работ требованиям ТЗ;</w:t>
      </w:r>
    </w:p>
    <w:p w:rsidR="00BE1692" w:rsidRPr="00BC2665" w:rsidRDefault="00AD52DD" w:rsidP="00BE1692">
      <w:pPr>
        <w:pStyle w:val="1f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b w:val="0"/>
          <w:sz w:val="24"/>
          <w:szCs w:val="24"/>
        </w:rPr>
      </w:pPr>
      <w:r w:rsidRPr="00BC2665">
        <w:rPr>
          <w:b w:val="0"/>
          <w:sz w:val="24"/>
          <w:szCs w:val="24"/>
        </w:rPr>
        <w:t>д) соответствие условий оплаты требованиям ТЗ.</w:t>
      </w:r>
    </w:p>
    <w:p w:rsidR="00BE1692" w:rsidRPr="00BC2665" w:rsidRDefault="00BE1692" w:rsidP="00BE1692">
      <w:pPr>
        <w:tabs>
          <w:tab w:val="left" w:pos="142"/>
          <w:tab w:val="left" w:pos="851"/>
        </w:tabs>
        <w:jc w:val="both"/>
        <w:rPr>
          <w:bCs/>
        </w:rPr>
      </w:pPr>
    </w:p>
    <w:p w:rsidR="00BE1692" w:rsidRPr="00BC2665" w:rsidRDefault="00AD52DD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bookmarkStart w:id="47" w:name="_Ref536541397"/>
      <w:r w:rsidRPr="00BC2665">
        <w:t>ПОРЯДОК ПРОВЕДЕНИЯ ЗАКУПКИ (ЭТАПОВ ЗАКУПКИ), ПОДВЕДЕНИЯ ИТОГОВ ЗАКУПКИ</w:t>
      </w:r>
      <w:bookmarkEnd w:id="47"/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</w:t>
      </w:r>
      <w:r w:rsidRPr="00BC2665">
        <w:t xml:space="preserve">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BC2665">
        <w:rPr>
          <w:snapToGrid w:val="0"/>
        </w:rPr>
        <w:t>Интернет</w:t>
      </w:r>
      <w:r w:rsidRPr="00BC2665">
        <w:t>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 допускается предъявлять к участникам закупки, к закупаемым товарам, ра</w:t>
      </w:r>
      <w:r w:rsidRPr="00BC2665">
        <w:t>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</w:t>
      </w:r>
      <w:r w:rsidRPr="00BC2665">
        <w:t>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Заявка подлежит отклонению в случаях, если: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не соответствует требованиям к участнику закупки, ус</w:t>
      </w:r>
      <w:r w:rsidRPr="00BC2665">
        <w:t>тановленным в приглашении к участию в закупке способом сравнения цен;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</w:t>
      </w:r>
      <w:r w:rsidRPr="00BC2665">
        <w:t>ий и документов;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превышения цены заявки над Н</w:t>
      </w:r>
      <w:r w:rsidRPr="00BC2665">
        <w:t>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</w:t>
      </w:r>
      <w:r>
        <w:t xml:space="preserve"> снижения начальной (максимальной) цены заявки над Н</w:t>
      </w:r>
      <w:r>
        <w:t>МЦ, если в Приглашении указано, что начальная стоимость договора является неизменной/</w:t>
      </w:r>
      <w:r w:rsidRPr="00BC2665">
        <w:t xml:space="preserve"> превышения стоимостей отдельных договоров, если по результатам закупки будет заключено несколько договоров и т.п.;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иност</w:t>
      </w:r>
      <w:r w:rsidRPr="00BC2665">
        <w:t>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наличия информации об участнике Закупки в реестре недобросовестных поставщиков, предусмотренном Федер</w:t>
      </w:r>
      <w:r w:rsidRPr="00BC2665">
        <w:t xml:space="preserve">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</w:t>
      </w:r>
      <w:r w:rsidRPr="00BC2665">
        <w:t>№ 223-ФЗ «О закупках товаров, работ, услуг отдельными видами юридических лиц»;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</w:t>
      </w:r>
      <w:r w:rsidRPr="00BC2665">
        <w:t>кументов указаны в Инструкции по заполнению соответствующей формы);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</w:t>
      </w:r>
      <w:r w:rsidRPr="00BC2665">
        <w:t>й форме проведения закупки);</w:t>
      </w:r>
    </w:p>
    <w:p w:rsidR="00BE1692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</w:t>
      </w:r>
      <w:r>
        <w:t>;</w:t>
      </w:r>
    </w:p>
    <w:p w:rsidR="00BE1692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не п</w:t>
      </w:r>
      <w:r w:rsidRPr="009C4EEA">
        <w:t xml:space="preserve">одтверждена </w:t>
      </w:r>
      <w:r w:rsidRPr="009C4EEA">
        <w:t>информация о поставке товаров, происходящих из Российской Федерации</w:t>
      </w:r>
      <w:r>
        <w:t>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а</w:t>
      </w:r>
      <w:r w:rsidRPr="009C4EEA">
        <w:t xml:space="preserve">) </w:t>
      </w:r>
      <w:r>
        <w:t>настоящего Приглашения запрета;</w:t>
      </w:r>
    </w:p>
    <w:p w:rsidR="00BE1692" w:rsidRPr="00BC2665" w:rsidRDefault="00AD52DD" w:rsidP="00BE1692">
      <w:pPr>
        <w:numPr>
          <w:ilvl w:val="0"/>
          <w:numId w:val="8"/>
        </w:numPr>
        <w:tabs>
          <w:tab w:val="left" w:pos="142"/>
          <w:tab w:val="center" w:pos="1134"/>
        </w:tabs>
        <w:ind w:left="0" w:firstLine="567"/>
        <w:jc w:val="both"/>
      </w:pPr>
      <w:r>
        <w:t>в составе заявки участника содержится</w:t>
      </w:r>
      <w:r w:rsidRPr="009C4EEA">
        <w:t xml:space="preserve"> информация о поставке</w:t>
      </w:r>
      <w:r>
        <w:t xml:space="preserve"> как минимум </w:t>
      </w:r>
      <w:r>
        <w:t>одного</w:t>
      </w:r>
      <w:r w:rsidRPr="009C4EEA">
        <w:t xml:space="preserve"> товар</w:t>
      </w:r>
      <w:r>
        <w:t>а</w:t>
      </w:r>
      <w:r w:rsidRPr="009C4EEA">
        <w:t>, происходящ</w:t>
      </w:r>
      <w:r>
        <w:t>его</w:t>
      </w:r>
      <w:r w:rsidRPr="009C4EEA">
        <w:t xml:space="preserve"> из </w:t>
      </w:r>
      <w:r>
        <w:t>иностранного государства, при установлении</w:t>
      </w:r>
      <w:r w:rsidRPr="009C4EEA">
        <w:t xml:space="preserve"> Правительством Российской Федерации предусмотренн</w:t>
      </w:r>
      <w:r>
        <w:t>ого</w:t>
      </w:r>
      <w:r w:rsidRPr="009C4EEA">
        <w:t xml:space="preserve"> п. </w:t>
      </w:r>
      <w:r>
        <w:t>1.6.2.</w:t>
      </w:r>
      <w:r w:rsidRPr="009C4EEA">
        <w:t xml:space="preserve"> </w:t>
      </w:r>
      <w:r>
        <w:t>б) настоящего</w:t>
      </w:r>
      <w:r w:rsidRPr="009C4EEA">
        <w:t xml:space="preserve"> </w:t>
      </w:r>
      <w:r>
        <w:t>Приглашения ограничения, при этом в числе заявок на участие в закупке имеется как минимум одна заявка, к</w:t>
      </w:r>
      <w:r>
        <w:t xml:space="preserve">оторая не отклонена, и содержит информацию о поставке всех </w:t>
      </w:r>
      <w:r w:rsidRPr="009C4EEA">
        <w:t>товаров, происходящих из Российской Федерации</w:t>
      </w:r>
      <w:r w:rsidRPr="00BC2665">
        <w:t>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</w:t>
      </w:r>
      <w:r w:rsidRPr="00BC2665">
        <w:t>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</w:t>
      </w:r>
      <w:r w:rsidRPr="00BC2665">
        <w:t xml:space="preserve">ого/физического лица, полномочия должностного лица, которому выдан сертификат ключа подписи). 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</w:t>
      </w:r>
      <w:r w:rsidRPr="00BC2665">
        <w:t>ов в государственные органы, лицам, указанным в заявке.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На основании результатов рассмотрения заявок принимается решение: </w:t>
      </w:r>
    </w:p>
    <w:p w:rsidR="00BE1692" w:rsidRPr="00BC2665" w:rsidRDefault="00AD52DD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BE1692" w:rsidRPr="00BC2665" w:rsidRDefault="00AD52DD" w:rsidP="00BE1692">
      <w:pPr>
        <w:numPr>
          <w:ilvl w:val="0"/>
          <w:numId w:val="9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lastRenderedPageBreak/>
        <w:t>о п</w:t>
      </w:r>
      <w:r w:rsidRPr="00BC2665">
        <w:t>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 результатам рассмотрения заявок участников составляется Аналитическая зап</w:t>
      </w:r>
      <w:r w:rsidRPr="00BC2665">
        <w:t xml:space="preserve">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Заявке участника закупки</w:t>
      </w:r>
      <w:r w:rsidRPr="00BC2665">
        <w:t>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</w:t>
      </w:r>
      <w:r w:rsidRPr="00BC2665">
        <w:t>ок.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Если до заключения догов</w:t>
      </w:r>
      <w:r w:rsidRPr="00BC2665">
        <w:t>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</w:t>
      </w:r>
      <w:r w:rsidRPr="00BC2665">
        <w:t>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</w:t>
      </w:r>
      <w:r w:rsidRPr="00BC2665">
        <w:t>ний.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BE1692" w:rsidRPr="00A91A72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</w:t>
      </w:r>
      <w:r>
        <w:t>лектронной площадке информации об отказе от проведения закупки</w:t>
      </w:r>
      <w:r w:rsidRPr="00BC2665">
        <w:t>.</w:t>
      </w:r>
      <w:r>
        <w:t xml:space="preserve"> </w:t>
      </w:r>
      <w:r w:rsidRPr="005A29C0">
        <w:rPr>
          <w:b/>
          <w:i/>
        </w:rPr>
        <w:t xml:space="preserve"> </w:t>
      </w:r>
      <w:r w:rsidRPr="005A29C0">
        <w:t>Независимо от формы проведения закупки, информация об отказе от проведения закупки отражается в Аналитической записке</w:t>
      </w:r>
      <w:r>
        <w:t>.</w:t>
      </w:r>
    </w:p>
    <w:p w:rsidR="00BE1692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Рассмотрение жалоб и обращений участников закупки осуществляется в </w:t>
      </w:r>
      <w:r w:rsidRPr="00BC2665">
        <w:t>порядке, предусмотренном Положением о закупке Заказчика.</w:t>
      </w:r>
    </w:p>
    <w:p w:rsidR="00BE1692" w:rsidRPr="00C6531D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  <w:rPr>
          <w:highlight w:val="yellow"/>
        </w:rPr>
      </w:pPr>
      <w:r w:rsidRPr="00C6531D">
        <w:rPr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</w:t>
      </w:r>
      <w:r w:rsidRPr="00C6531D">
        <w:rPr>
          <w:highlight w:val="yellow"/>
        </w:rPr>
        <w:t>тся участник, предложивший аномально низкое ценовое предложение</w:t>
      </w:r>
      <w:r>
        <w:rPr>
          <w:rStyle w:val="afff"/>
          <w:highlight w:val="yellow"/>
        </w:rPr>
        <w:footnoteReference w:id="4"/>
      </w:r>
      <w:r w:rsidRPr="00C6531D">
        <w:rPr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BE1692" w:rsidRPr="00C6531D" w:rsidRDefault="00BE1692" w:rsidP="00BE1692">
      <w:pPr>
        <w:tabs>
          <w:tab w:val="left" w:pos="142"/>
          <w:tab w:val="center" w:pos="1134"/>
        </w:tabs>
        <w:ind w:left="567"/>
        <w:jc w:val="both"/>
        <w:rPr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267"/>
        <w:gridCol w:w="2298"/>
        <w:gridCol w:w="2267"/>
        <w:gridCol w:w="2347"/>
      </w:tblGrid>
      <w:tr w:rsidR="00AA2FDF" w:rsidTr="004A45ED">
        <w:tc>
          <w:tcPr>
            <w:tcW w:w="303" w:type="pct"/>
            <w:vMerge w:val="restart"/>
            <w:shd w:val="clear" w:color="auto" w:fill="auto"/>
          </w:tcPr>
          <w:p w:rsidR="00BE1692" w:rsidRPr="00096C1F" w:rsidRDefault="00BE1692" w:rsidP="004A45ED">
            <w:pPr>
              <w:rPr>
                <w:sz w:val="18"/>
                <w:szCs w:val="18"/>
                <w:highlight w:val="yellow"/>
              </w:rPr>
            </w:pPr>
          </w:p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</w:t>
            </w:r>
            <w:r w:rsidRPr="00096C1F">
              <w:rPr>
                <w:sz w:val="18"/>
                <w:szCs w:val="18"/>
                <w:highlight w:val="yellow"/>
              </w:rPr>
              <w:t xml:space="preserve"> аномально низкого ценового предложения</w:t>
            </w:r>
          </w:p>
        </w:tc>
      </w:tr>
      <w:tr w:rsidR="00AA2FDF" w:rsidTr="004A45ED">
        <w:tc>
          <w:tcPr>
            <w:tcW w:w="303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BE1692" w:rsidRPr="00096C1F" w:rsidRDefault="00BE1692" w:rsidP="004A45ED">
            <w:pPr>
              <w:rPr>
                <w:b/>
                <w:sz w:val="18"/>
                <w:szCs w:val="18"/>
                <w:highlight w:val="yellow"/>
              </w:rPr>
            </w:pPr>
          </w:p>
        </w:tc>
      </w:tr>
      <w:tr w:rsidR="00AA2FDF" w:rsidTr="004A45ED">
        <w:tc>
          <w:tcPr>
            <w:tcW w:w="303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D52DD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обязательств по договору в размере 10% (десять процентов) от начальной (максимальной) цены лота, установленной при объявлении закупки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(по решению инициатора закупки при формировании приглашения к участию в закупке способом сравнения </w:t>
            </w:r>
            <w:r w:rsidRPr="00096C1F">
              <w:rPr>
                <w:i/>
                <w:sz w:val="18"/>
                <w:szCs w:val="18"/>
                <w:highlight w:val="yellow"/>
              </w:rPr>
              <w:t xml:space="preserve">цен размер обеспечения может быть </w:t>
            </w:r>
            <w:r w:rsidRPr="00096C1F">
              <w:rPr>
                <w:i/>
                <w:sz w:val="18"/>
                <w:szCs w:val="18"/>
                <w:highlight w:val="yellow"/>
              </w:rPr>
              <w:lastRenderedPageBreak/>
              <w:t>увеличен до 30% (тридцати) от начальной (максимальной) цены лота))</w:t>
            </w:r>
            <w:r w:rsidRPr="00096C1F">
              <w:rPr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AA2FDF" w:rsidTr="004A45ED">
        <w:tc>
          <w:tcPr>
            <w:tcW w:w="303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D52DD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обязательств по договору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10% (десяти процентов) от начальной (максимальной) цены лота</w:t>
            </w:r>
          </w:p>
        </w:tc>
      </w:tr>
      <w:tr w:rsidR="00AA2FDF" w:rsidTr="004A45ED">
        <w:tc>
          <w:tcPr>
            <w:tcW w:w="303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D52DD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AA2FDF" w:rsidTr="004A45ED">
        <w:tc>
          <w:tcPr>
            <w:tcW w:w="303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D52DD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AA2FDF" w:rsidTr="004A45ED">
        <w:tc>
          <w:tcPr>
            <w:tcW w:w="303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D52DD" w:rsidP="004A45ED">
            <w:pPr>
              <w:jc w:val="both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 xml:space="preserve">увеличенное от первоначально установленного обеспечения исполнения договора в 1,5 </w:t>
            </w:r>
            <w:r w:rsidRPr="00096C1F">
              <w:rPr>
                <w:sz w:val="18"/>
                <w:szCs w:val="18"/>
                <w:highlight w:val="yellow"/>
              </w:rPr>
              <w:t>(полтора) раза, но не менее размера аванса</w:t>
            </w:r>
          </w:p>
        </w:tc>
      </w:tr>
      <w:tr w:rsidR="00AA2FDF" w:rsidTr="004A45ED">
        <w:tc>
          <w:tcPr>
            <w:tcW w:w="303" w:type="pct"/>
            <w:shd w:val="clear" w:color="auto" w:fill="auto"/>
          </w:tcPr>
          <w:p w:rsidR="00BE1692" w:rsidRPr="00096C1F" w:rsidRDefault="00AD52DD" w:rsidP="004A45ED">
            <w:pPr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BE1692" w:rsidRPr="00096C1F" w:rsidRDefault="00AD52DD" w:rsidP="004A45ED">
            <w:pPr>
              <w:jc w:val="center"/>
              <w:rPr>
                <w:sz w:val="18"/>
                <w:szCs w:val="18"/>
                <w:highlight w:val="yellow"/>
              </w:rPr>
            </w:pPr>
            <w:r w:rsidRPr="00096C1F">
              <w:rPr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BE1692" w:rsidRPr="00096C1F" w:rsidRDefault="00AD52DD" w:rsidP="004A45ED">
            <w:pPr>
              <w:jc w:val="both"/>
              <w:rPr>
                <w:sz w:val="18"/>
                <w:szCs w:val="18"/>
              </w:rPr>
            </w:pPr>
            <w:r w:rsidRPr="00096C1F">
              <w:rPr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</w:t>
            </w:r>
            <w:r w:rsidRPr="00096C1F">
              <w:rPr>
                <w:sz w:val="18"/>
                <w:szCs w:val="18"/>
                <w:highlight w:val="yellow"/>
              </w:rPr>
              <w:t>та</w:t>
            </w:r>
          </w:p>
        </w:tc>
      </w:tr>
    </w:tbl>
    <w:p w:rsidR="00BE1692" w:rsidRPr="00BC2665" w:rsidRDefault="00BE1692" w:rsidP="00BE1692">
      <w:pPr>
        <w:tabs>
          <w:tab w:val="left" w:pos="142"/>
          <w:tab w:val="center" w:pos="1134"/>
        </w:tabs>
        <w:jc w:val="both"/>
      </w:pPr>
    </w:p>
    <w:p w:rsidR="00BE1692" w:rsidRPr="00BC2665" w:rsidRDefault="00BE1692" w:rsidP="00BE1692">
      <w:pPr>
        <w:tabs>
          <w:tab w:val="left" w:pos="142"/>
          <w:tab w:val="center" w:pos="1134"/>
        </w:tabs>
        <w:ind w:left="567"/>
        <w:jc w:val="both"/>
      </w:pPr>
    </w:p>
    <w:p w:rsidR="00BE1692" w:rsidRPr="00BC2665" w:rsidRDefault="00AD52DD" w:rsidP="00BE1692">
      <w:pPr>
        <w:numPr>
          <w:ilvl w:val="0"/>
          <w:numId w:val="40"/>
        </w:numPr>
        <w:tabs>
          <w:tab w:val="left" w:pos="142"/>
          <w:tab w:val="left" w:pos="851"/>
          <w:tab w:val="center" w:pos="1134"/>
        </w:tabs>
        <w:ind w:left="0" w:firstLine="567"/>
        <w:jc w:val="both"/>
        <w:outlineLvl w:val="0"/>
      </w:pPr>
      <w:r w:rsidRPr="00BC2665">
        <w:t>ПОРЯДОК ЗАКЛЮЧЕНИЯ ДОГОВОРА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>Договор по результатам закупки</w:t>
      </w:r>
      <w:r w:rsidRPr="00BC2665">
        <w:t xml:space="preserve"> заключается в сроки, предусмотренные нормами действующего законодательства и Договорного регламента Общества.</w:t>
      </w:r>
    </w:p>
    <w:p w:rsidR="00BE1692" w:rsidRPr="00BC2665" w:rsidRDefault="00AD52DD" w:rsidP="00BE1692">
      <w:pPr>
        <w:numPr>
          <w:ilvl w:val="1"/>
          <w:numId w:val="40"/>
        </w:numPr>
        <w:tabs>
          <w:tab w:val="left" w:pos="142"/>
          <w:tab w:val="center" w:pos="1134"/>
        </w:tabs>
        <w:ind w:left="0" w:firstLine="567"/>
        <w:jc w:val="both"/>
      </w:pPr>
      <w:r w:rsidRPr="00BC2665">
        <w:t xml:space="preserve">Заказчик вправе заключить договор с участником закупки, который предложил такие же, как и победитель закупки, условия исполнения договора или </w:t>
      </w:r>
      <w:r w:rsidRPr="00BC2665">
        <w:t>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BE1692" w:rsidRPr="00BC2665" w:rsidRDefault="00BE1692" w:rsidP="00BE1692">
      <w:pPr>
        <w:numPr>
          <w:ilvl w:val="0"/>
          <w:numId w:val="40"/>
        </w:numPr>
        <w:tabs>
          <w:tab w:val="left" w:pos="142"/>
          <w:tab w:val="center" w:pos="1134"/>
        </w:tabs>
        <w:ind w:left="0" w:firstLine="567"/>
        <w:jc w:val="both"/>
        <w:outlineLvl w:val="0"/>
        <w:sectPr w:rsidR="00BE1692" w:rsidRPr="00BC2665" w:rsidSect="008770B9">
          <w:footerReference w:type="even" r:id="rId10"/>
          <w:footerReference w:type="first" r:id="rId11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</w:p>
    <w:p w:rsidR="00BE1692" w:rsidRPr="00BC2665" w:rsidRDefault="00AD52DD" w:rsidP="00BE1692">
      <w:pPr>
        <w:numPr>
          <w:ilvl w:val="0"/>
          <w:numId w:val="40"/>
        </w:numPr>
        <w:tabs>
          <w:tab w:val="left" w:pos="142"/>
          <w:tab w:val="center" w:pos="567"/>
          <w:tab w:val="left" w:pos="3686"/>
        </w:tabs>
        <w:ind w:left="0" w:firstLine="0"/>
        <w:jc w:val="center"/>
        <w:outlineLvl w:val="0"/>
      </w:pPr>
      <w:r w:rsidRPr="00BC2665">
        <w:lastRenderedPageBreak/>
        <w:t>ОБРАЗЦЫ ФОРМ, ДЛЯ ЗАПОЛНЕНИЯ УЧАСТНИКАМИ ЗАКУПКИ</w:t>
      </w:r>
    </w:p>
    <w:p w:rsidR="00BE1692" w:rsidRPr="00BC2665" w:rsidRDefault="00BE1692" w:rsidP="00BE1692">
      <w:pPr>
        <w:pStyle w:val="aff4"/>
        <w:spacing w:before="40" w:line="240" w:lineRule="auto"/>
        <w:jc w:val="right"/>
        <w:rPr>
          <w:b/>
        </w:rPr>
      </w:pPr>
    </w:p>
    <w:p w:rsidR="00BE1692" w:rsidRPr="00BC2665" w:rsidRDefault="00AD52DD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1 ЗАЯВКА НА УЧАСТИЕ В ЗАКУПКЕ СПОСОБОМ СРАВНЕНИЯ ЦЕН </w:t>
      </w:r>
    </w:p>
    <w:p w:rsidR="00BE1692" w:rsidRPr="00BC2665" w:rsidRDefault="00BE1692" w:rsidP="00BE1692">
      <w:pPr>
        <w:pStyle w:val="aff4"/>
        <w:spacing w:before="40" w:line="240" w:lineRule="auto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AA2FDF" w:rsidTr="004A45ED">
        <w:tc>
          <w:tcPr>
            <w:tcW w:w="4248" w:type="dxa"/>
          </w:tcPr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AD52DD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/>
                <w:bCs/>
                <w:snapToGrid w:val="0"/>
                <w:sz w:val="22"/>
                <w:szCs w:val="22"/>
              </w:rPr>
              <w:t>Фирменный бланк участника закупки</w:t>
            </w:r>
          </w:p>
          <w:p w:rsidR="00BE1692" w:rsidRPr="00BC2665" w:rsidRDefault="00BE1692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</w:p>
          <w:p w:rsidR="00BE1692" w:rsidRPr="00BC2665" w:rsidRDefault="00AD52DD" w:rsidP="004A45ED">
            <w:pPr>
              <w:tabs>
                <w:tab w:val="left" w:pos="7938"/>
              </w:tabs>
              <w:jc w:val="center"/>
              <w:rPr>
                <w:b/>
                <w:bCs/>
                <w:snapToGrid w:val="0"/>
                <w:sz w:val="22"/>
                <w:szCs w:val="22"/>
              </w:rPr>
            </w:pPr>
            <w:r w:rsidRPr="00BC2665">
              <w:rPr>
                <w:bCs/>
                <w:snapToGrid w:val="0"/>
                <w:sz w:val="22"/>
                <w:szCs w:val="22"/>
              </w:rPr>
              <w:t>«_____»__________года  №______</w:t>
            </w:r>
          </w:p>
        </w:tc>
        <w:tc>
          <w:tcPr>
            <w:tcW w:w="5358" w:type="dxa"/>
          </w:tcPr>
          <w:p w:rsidR="00BE1692" w:rsidRPr="00BC2665" w:rsidRDefault="00AD52DD" w:rsidP="004A45ED">
            <w:pPr>
              <w:suppressAutoHyphens/>
              <w:ind w:left="74"/>
              <w:rPr>
                <w:b/>
                <w:snapToGrid w:val="0"/>
                <w:sz w:val="23"/>
                <w:szCs w:val="23"/>
              </w:rPr>
            </w:pPr>
            <w:r w:rsidRPr="00BC2665">
              <w:rPr>
                <w:b/>
                <w:snapToGrid w:val="0"/>
                <w:sz w:val="23"/>
                <w:szCs w:val="23"/>
              </w:rPr>
              <w:t xml:space="preserve">Инициатору закупки [указывается наименование </w:t>
            </w:r>
            <w:r w:rsidRPr="00BC2665">
              <w:rPr>
                <w:b/>
                <w:snapToGrid w:val="0"/>
                <w:sz w:val="23"/>
                <w:szCs w:val="23"/>
              </w:rPr>
              <w:t>инициатора закупки]</w:t>
            </w:r>
          </w:p>
          <w:p w:rsidR="00BE1692" w:rsidRPr="00BC2665" w:rsidRDefault="00AD52DD" w:rsidP="004A45ED">
            <w:pPr>
              <w:tabs>
                <w:tab w:val="left" w:pos="7938"/>
              </w:tabs>
              <w:ind w:left="72"/>
              <w:rPr>
                <w:i/>
                <w:snapToGrid w:val="0"/>
                <w:sz w:val="22"/>
                <w:szCs w:val="22"/>
              </w:rPr>
            </w:pPr>
            <w:r w:rsidRPr="00BC2665">
              <w:rPr>
                <w:b/>
                <w:snapToGrid w:val="0"/>
                <w:sz w:val="22"/>
                <w:szCs w:val="22"/>
              </w:rPr>
              <w:t xml:space="preserve">____________________________________ </w:t>
            </w:r>
            <w:r w:rsidRPr="00BC2665">
              <w:rPr>
                <w:i/>
                <w:snapToGrid w:val="0"/>
                <w:sz w:val="22"/>
                <w:szCs w:val="22"/>
              </w:rPr>
              <w:t>____[указывается ФИО и должность].</w:t>
            </w:r>
          </w:p>
          <w:p w:rsidR="00BE1692" w:rsidRPr="00BC2665" w:rsidRDefault="00BE1692" w:rsidP="004A45ED">
            <w:pPr>
              <w:tabs>
                <w:tab w:val="left" w:pos="7938"/>
              </w:tabs>
              <w:ind w:left="72"/>
              <w:rPr>
                <w:b/>
                <w:bCs/>
                <w:snapToGrid w:val="0"/>
                <w:sz w:val="22"/>
                <w:szCs w:val="22"/>
              </w:rPr>
            </w:pPr>
          </w:p>
        </w:tc>
      </w:tr>
    </w:tbl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BE1692" w:rsidP="00BE1692">
      <w:pPr>
        <w:tabs>
          <w:tab w:val="left" w:pos="7938"/>
        </w:tabs>
        <w:ind w:firstLine="4820"/>
        <w:jc w:val="center"/>
        <w:rPr>
          <w:b/>
          <w:bCs/>
          <w:snapToGrid w:val="0"/>
          <w:sz w:val="22"/>
          <w:szCs w:val="22"/>
        </w:rPr>
      </w:pPr>
    </w:p>
    <w:p w:rsidR="00BE1692" w:rsidRPr="00BC2665" w:rsidRDefault="00AD52DD" w:rsidP="00BE1692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napToGrid w:val="0"/>
        </w:rPr>
        <w:t xml:space="preserve">Изучив Приглашение на участие в закупке способом сравнения цен от [указывается дата и № приглашения]    </w:t>
      </w:r>
      <w:r w:rsidRPr="00BC2665">
        <w:rPr>
          <w:bCs/>
          <w:sz w:val="22"/>
          <w:szCs w:val="22"/>
        </w:rPr>
        <w:t xml:space="preserve">______________________________________________________________ 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(полное наименование Участника закупки способом сравнения цен с указанием организационно-правовой формы)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зарегистрированное по адресу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</w:t>
      </w:r>
      <w:r w:rsidRPr="00BC2665">
        <w:rPr>
          <w:bCs/>
          <w:sz w:val="22"/>
          <w:szCs w:val="22"/>
        </w:rPr>
        <w:t>_______________,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  <w:vertAlign w:val="superscript"/>
        </w:rPr>
      </w:pPr>
      <w:r w:rsidRPr="00BC2665">
        <w:rPr>
          <w:bCs/>
          <w:sz w:val="22"/>
          <w:szCs w:val="22"/>
          <w:vertAlign w:val="superscript"/>
        </w:rPr>
        <w:t>(адрес места нахождения Участника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предлагает заключить Договор на: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 w:val="22"/>
          <w:szCs w:val="22"/>
        </w:rPr>
      </w:pPr>
      <w:r w:rsidRPr="00BC2665">
        <w:rPr>
          <w:bCs/>
          <w:sz w:val="22"/>
          <w:szCs w:val="22"/>
        </w:rPr>
        <w:t>________________________________________________________________________</w:t>
      </w:r>
    </w:p>
    <w:p w:rsidR="00BE1692" w:rsidRPr="00BC2665" w:rsidRDefault="00AD52DD" w:rsidP="00BE1692">
      <w:pPr>
        <w:ind w:firstLine="851"/>
        <w:rPr>
          <w:szCs w:val="23"/>
          <w:vertAlign w:val="superscript"/>
        </w:rPr>
      </w:pPr>
      <w:r w:rsidRPr="00BC2665">
        <w:rPr>
          <w:sz w:val="22"/>
          <w:vertAlign w:val="superscript"/>
        </w:rPr>
        <w:t>(наименование закупки способом сравнения цен)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3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387"/>
        <w:gridCol w:w="4360"/>
      </w:tblGrid>
      <w:tr w:rsidR="00AA2FDF" w:rsidTr="004A45ED">
        <w:trPr>
          <w:cantSplit/>
        </w:trPr>
        <w:tc>
          <w:tcPr>
            <w:tcW w:w="5387" w:type="dxa"/>
          </w:tcPr>
          <w:p w:rsidR="00BE1692" w:rsidRPr="00BC2665" w:rsidRDefault="00AD52DD" w:rsidP="004A45ED">
            <w:pPr>
              <w:rPr>
                <w:b/>
              </w:rPr>
            </w:pPr>
            <w:r w:rsidRPr="00BC2665">
              <w:rPr>
                <w:b/>
              </w:rPr>
              <w:t xml:space="preserve">Итоговая </w:t>
            </w:r>
            <w:r w:rsidRPr="00BC2665">
              <w:rPr>
                <w:b/>
              </w:rPr>
              <w:t>стоимость заявки с НДС, руб. (либо итоговая стоимость заявки без НДС, если 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AD52DD" w:rsidP="004A45ED">
            <w:r w:rsidRPr="00BC2665">
              <w:t>_________________________________*</w:t>
            </w:r>
          </w:p>
          <w:p w:rsidR="00BE1692" w:rsidRPr="00BC2665" w:rsidRDefault="00AD52DD" w:rsidP="004A45ED">
            <w:pPr>
              <w:rPr>
                <w:b/>
              </w:rPr>
            </w:pPr>
            <w:r w:rsidRPr="00BC2665">
              <w:rPr>
                <w:b/>
                <w:vertAlign w:val="superscript"/>
              </w:rPr>
              <w:t>(итоговая стоимость, рублей, с НДС)</w:t>
            </w:r>
          </w:p>
        </w:tc>
      </w:tr>
      <w:tr w:rsidR="00AA2FDF" w:rsidTr="004A45ED">
        <w:trPr>
          <w:cantSplit/>
        </w:trPr>
        <w:tc>
          <w:tcPr>
            <w:tcW w:w="5387" w:type="dxa"/>
          </w:tcPr>
          <w:p w:rsidR="00BE1692" w:rsidRPr="00BC2665" w:rsidRDefault="00AD52DD" w:rsidP="004A45ED">
            <w:r w:rsidRPr="00BC2665">
              <w:t>в том числе НДС, руб. (либо НДС не облагается</w:t>
            </w:r>
          </w:p>
          <w:p w:rsidR="00BE1692" w:rsidRPr="00BC2665" w:rsidRDefault="00AD52DD" w:rsidP="004A45ED">
            <w:r w:rsidRPr="00BC2665">
              <w:t xml:space="preserve">если </w:t>
            </w:r>
            <w:r w:rsidRPr="00BC2665">
              <w:t>участник применяет упрощенную систему налогообложения)</w:t>
            </w:r>
          </w:p>
        </w:tc>
        <w:tc>
          <w:tcPr>
            <w:tcW w:w="4360" w:type="dxa"/>
          </w:tcPr>
          <w:p w:rsidR="00BE1692" w:rsidRPr="00BC2665" w:rsidRDefault="00AD52DD" w:rsidP="004A45ED">
            <w:r w:rsidRPr="00BC2665">
              <w:t>_________________________________*</w:t>
            </w:r>
          </w:p>
          <w:p w:rsidR="00BE1692" w:rsidRPr="00BC2665" w:rsidRDefault="00AD52DD" w:rsidP="004A45ED">
            <w:r w:rsidRPr="00BC2665">
              <w:rPr>
                <w:vertAlign w:val="superscript"/>
              </w:rPr>
              <w:t>(НДС по итоговой стоимости, рублей)</w:t>
            </w:r>
          </w:p>
        </w:tc>
      </w:tr>
      <w:tr w:rsidR="00AA2FDF" w:rsidTr="004A45ED">
        <w:trPr>
          <w:cantSplit/>
        </w:trPr>
        <w:tc>
          <w:tcPr>
            <w:tcW w:w="5387" w:type="dxa"/>
          </w:tcPr>
          <w:p w:rsidR="00BE1692" w:rsidRPr="00BC2665" w:rsidRDefault="00BE1692" w:rsidP="004A45ED"/>
          <w:p w:rsidR="00BE1692" w:rsidRPr="00BC2665" w:rsidRDefault="00BE1692" w:rsidP="004A45ED"/>
        </w:tc>
        <w:tc>
          <w:tcPr>
            <w:tcW w:w="4360" w:type="dxa"/>
          </w:tcPr>
          <w:p w:rsidR="00BE1692" w:rsidRPr="00BC2665" w:rsidRDefault="00BE1692" w:rsidP="004A45ED"/>
        </w:tc>
      </w:tr>
    </w:tbl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Срок поставок/выполнения работ/оказания услуг: 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 xml:space="preserve">Начало поставок/выполнения работ/оказания услуг: ____________________ 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Оконча</w:t>
      </w:r>
      <w:r w:rsidRPr="00BC2665">
        <w:rPr>
          <w:bCs/>
          <w:szCs w:val="22"/>
        </w:rPr>
        <w:t>ние поставок/выполнения работ/оказания услуг: __________________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Условия оплаты: ______________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i/>
          <w:snapToGrid w:val="0"/>
          <w:sz w:val="22"/>
          <w:szCs w:val="22"/>
        </w:rPr>
      </w:pPr>
      <w:r w:rsidRPr="00BC2665">
        <w:rPr>
          <w:i/>
          <w:snapToGrid w:val="0"/>
          <w:sz w:val="22"/>
          <w:szCs w:val="22"/>
        </w:rPr>
        <w:t>[В случаях, когда условиями закупки предусмотрены этапы исполнения договора, в заявке либо в приложениях к ней необходимо указывать срок и сумму каждого этапа].</w:t>
      </w:r>
    </w:p>
    <w:p w:rsidR="00BE1692" w:rsidRPr="00BC2665" w:rsidRDefault="00AD52DD" w:rsidP="00BE1692">
      <w:pPr>
        <w:tabs>
          <w:tab w:val="left" w:pos="1440"/>
        </w:tabs>
        <w:spacing w:before="120"/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В цену продукции включены все налоги и обязательные платежи, все скидки, а также следующие сопутствующие работы (услуги, поставки): </w:t>
      </w:r>
      <w:r w:rsidRPr="00BC2665">
        <w:rPr>
          <w:i/>
          <w:snapToGrid w:val="0"/>
          <w:sz w:val="22"/>
          <w:szCs w:val="22"/>
        </w:rPr>
        <w:t>[приводится перечень и характеристики сопутствующих работ (услуг, поставок)]</w:t>
      </w:r>
      <w:r>
        <w:rPr>
          <w:i/>
          <w:snapToGrid w:val="0"/>
          <w:sz w:val="22"/>
          <w:szCs w:val="22"/>
        </w:rPr>
        <w:t xml:space="preserve"> </w:t>
      </w:r>
      <w:r w:rsidRPr="00BC2665">
        <w:rPr>
          <w:i/>
          <w:snapToGrid w:val="0"/>
          <w:sz w:val="22"/>
          <w:szCs w:val="22"/>
        </w:rPr>
        <w:t>[В Заявке участникам закупки необходимо описат</w:t>
      </w:r>
      <w:r w:rsidRPr="00BC2665">
        <w:rPr>
          <w:i/>
          <w:snapToGrid w:val="0"/>
          <w:sz w:val="22"/>
          <w:szCs w:val="22"/>
        </w:rPr>
        <w:t>ь предмет закупки, его функциональные характеристики (потребительские свойства), его количественные и качественные характеристики].</w:t>
      </w:r>
    </w:p>
    <w:p w:rsidR="00BE1692" w:rsidRPr="00BC2665" w:rsidRDefault="00AD52DD" w:rsidP="00BE1692">
      <w:pPr>
        <w:tabs>
          <w:tab w:val="left" w:pos="1440"/>
        </w:tabs>
        <w:ind w:firstLine="720"/>
        <w:jc w:val="both"/>
        <w:rPr>
          <w:i/>
          <w:snapToGrid w:val="0"/>
          <w:sz w:val="22"/>
          <w:szCs w:val="22"/>
        </w:rPr>
      </w:pPr>
      <w:r w:rsidRPr="00BC2665">
        <w:t xml:space="preserve">Данная заявка имеет статус оферты и действительна до </w:t>
      </w:r>
      <w:r w:rsidRPr="00BC2665">
        <w:rPr>
          <w:i/>
          <w:snapToGrid w:val="0"/>
          <w:sz w:val="22"/>
          <w:szCs w:val="22"/>
        </w:rPr>
        <w:t>[указывается срок действия заявки, срок действия заявки должен составля</w:t>
      </w:r>
      <w:r w:rsidRPr="00BC2665">
        <w:rPr>
          <w:i/>
          <w:snapToGrid w:val="0"/>
          <w:sz w:val="22"/>
          <w:szCs w:val="22"/>
        </w:rPr>
        <w:t xml:space="preserve">ть </w:t>
      </w:r>
      <w:r w:rsidRPr="00BC2665">
        <w:rPr>
          <w:b/>
          <w:i/>
          <w:snapToGrid w:val="0"/>
          <w:sz w:val="22"/>
          <w:szCs w:val="22"/>
        </w:rPr>
        <w:t>не менее 30 дней</w:t>
      </w:r>
      <w:r w:rsidRPr="00BC2665">
        <w:rPr>
          <w:i/>
          <w:snapToGrid w:val="0"/>
          <w:sz w:val="22"/>
          <w:szCs w:val="22"/>
        </w:rPr>
        <w:t xml:space="preserve"> с момента окончания срока подачи Заявок].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AD52DD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Опыт выполнения аналогичных работ/услуг: ______________[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на выполнение работ/оказание</w:t>
      </w:r>
      <w:r w:rsidRPr="00BC2665">
        <w:rPr>
          <w:snapToGrid w:val="0"/>
          <w:sz w:val="22"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AD52DD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 xml:space="preserve">Место поставки товара/выполнения работ/оказания услуг: </w:t>
      </w:r>
      <w:r w:rsidRPr="00BC2665">
        <w:rPr>
          <w:bCs/>
          <w:szCs w:val="22"/>
        </w:rPr>
        <w:t>__________________</w:t>
      </w:r>
    </w:p>
    <w:p w:rsidR="00BE1692" w:rsidRPr="00BC2665" w:rsidRDefault="00AD52DD" w:rsidP="00BE1692">
      <w:pPr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lastRenderedPageBreak/>
        <w:t>Гарантия качества ___________________ [</w:t>
      </w:r>
      <w:r w:rsidRPr="00BC2665">
        <w:rPr>
          <w:i/>
          <w:snapToGrid w:val="0"/>
          <w:sz w:val="22"/>
          <w:szCs w:val="22"/>
        </w:rPr>
        <w:t>указывается участником, если проводится закупка закупки на поставку товара</w:t>
      </w:r>
      <w:r w:rsidRPr="00BC2665">
        <w:rPr>
          <w:bCs/>
          <w:szCs w:val="22"/>
        </w:rPr>
        <w:t>]</w:t>
      </w:r>
    </w:p>
    <w:p w:rsidR="00BE1692" w:rsidRPr="00BC2665" w:rsidRDefault="00AD52DD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b/>
          <w:i/>
          <w:sz w:val="24"/>
        </w:rPr>
        <w:t xml:space="preserve"> </w:t>
      </w:r>
      <w:r w:rsidRPr="00BC2665">
        <w:rPr>
          <w:sz w:val="24"/>
        </w:rPr>
        <w:t xml:space="preserve">Мы информируем, что </w:t>
      </w:r>
      <w:r w:rsidRPr="00BC2665">
        <w:rPr>
          <w:bCs/>
          <w:szCs w:val="22"/>
        </w:rPr>
        <w:t>[</w:t>
      </w:r>
      <w:r w:rsidRPr="00BC2665">
        <w:rPr>
          <w:i/>
          <w:snapToGrid w:val="0"/>
          <w:sz w:val="22"/>
          <w:szCs w:val="22"/>
        </w:rPr>
        <w:t>указывается наименование участника</w:t>
      </w:r>
      <w:r w:rsidRPr="00BC2665">
        <w:rPr>
          <w:snapToGrid w:val="0"/>
          <w:sz w:val="22"/>
          <w:szCs w:val="22"/>
        </w:rPr>
        <w:t>]</w:t>
      </w:r>
      <w:r w:rsidRPr="00BC2665">
        <w:rPr>
          <w:sz w:val="24"/>
        </w:rPr>
        <w:t xml:space="preserve"> является/не является субъектом малого/среднего предпринимательст</w:t>
      </w:r>
      <w:r w:rsidRPr="00BC2665">
        <w:rPr>
          <w:sz w:val="24"/>
        </w:rPr>
        <w:t xml:space="preserve">ва, что подтверждается наличием/отсутствием записи в Едином реестре субъектом малого и среднего предпринимательства.  </w:t>
      </w:r>
    </w:p>
    <w:p w:rsidR="00BE1692" w:rsidRPr="00BC2665" w:rsidRDefault="00AD52DD" w:rsidP="00BE1692">
      <w:pPr>
        <w:pStyle w:val="aff4"/>
        <w:numPr>
          <w:ilvl w:val="0"/>
          <w:numId w:val="17"/>
        </w:numPr>
        <w:spacing w:before="0" w:line="240" w:lineRule="auto"/>
        <w:rPr>
          <w:b/>
          <w:i/>
          <w:sz w:val="24"/>
        </w:rPr>
      </w:pPr>
      <w:r w:rsidRPr="00BC2665">
        <w:rPr>
          <w:i/>
          <w:snapToGrid w:val="0"/>
          <w:sz w:val="22"/>
          <w:szCs w:val="22"/>
        </w:rPr>
        <w:t>[Прописывается иная информация, которую считает необходимым сообщить поставщик</w:t>
      </w:r>
      <w:r w:rsidRPr="00BC2665">
        <w:rPr>
          <w:i/>
          <w:sz w:val="24"/>
        </w:rPr>
        <w:t>]</w:t>
      </w:r>
      <w:r w:rsidRPr="00BC2665">
        <w:rPr>
          <w:b/>
          <w:i/>
          <w:sz w:val="24"/>
        </w:rPr>
        <w:t>.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ind w:left="570"/>
        <w:rPr>
          <w:bCs/>
          <w:szCs w:val="22"/>
        </w:rPr>
      </w:pP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  <w:r w:rsidRPr="00BC2665">
        <w:rPr>
          <w:bCs/>
          <w:szCs w:val="22"/>
        </w:rPr>
        <w:t>Приложения: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1. Сведения из Единого реестра субъектов М</w:t>
      </w:r>
      <w:r w:rsidRPr="00BC2665">
        <w:rPr>
          <w:bCs/>
          <w:szCs w:val="22"/>
        </w:rPr>
        <w:t xml:space="preserve">СП (выгрузка с сайта </w:t>
      </w:r>
      <w:hyperlink r:id="rId12" w:history="1">
        <w:r w:rsidRPr="00BC2665">
          <w:rPr>
            <w:rStyle w:val="aa"/>
            <w:bCs/>
            <w:szCs w:val="22"/>
          </w:rPr>
          <w:t>https://rmsp.nalog.ru/</w:t>
        </w:r>
      </w:hyperlink>
      <w:r w:rsidRPr="00BC2665">
        <w:rPr>
          <w:bCs/>
          <w:szCs w:val="22"/>
        </w:rPr>
        <w:t>);</w:t>
      </w:r>
    </w:p>
    <w:p w:rsidR="00BE1692" w:rsidRPr="00BC2665" w:rsidRDefault="00AD52DD" w:rsidP="00BE1692">
      <w:pPr>
        <w:tabs>
          <w:tab w:val="left" w:pos="284"/>
        </w:tabs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2.Выписка из реестра ЕГРЮЛ/ЕГРИП (для юридических лиц/для индивидуальных предпринимателей);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szCs w:val="22"/>
        </w:rPr>
        <w:t>3. Справка о цепочке собственников участника закупочной процедуры, включая бене</w:t>
      </w:r>
      <w:r w:rsidRPr="00BC2665">
        <w:rPr>
          <w:bCs/>
          <w:szCs w:val="22"/>
        </w:rPr>
        <w:t xml:space="preserve">фициаров (в том числе конечных) и документы, подтверждающие сведения, указанные в справке о цепочке собственников); 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 xml:space="preserve">4. </w:t>
      </w:r>
      <w:r w:rsidRPr="00BC2665">
        <w:rPr>
          <w:color w:val="000000"/>
        </w:rPr>
        <w:t>Согласие на обработку персональных данных;</w:t>
      </w:r>
      <w:r w:rsidRPr="00BC2665">
        <w:rPr>
          <w:bCs/>
          <w:color w:val="000000"/>
          <w:szCs w:val="22"/>
        </w:rPr>
        <w:t xml:space="preserve"> 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color w:val="000000"/>
          <w:szCs w:val="22"/>
        </w:rPr>
      </w:pPr>
      <w:r w:rsidRPr="00BC2665">
        <w:rPr>
          <w:bCs/>
          <w:color w:val="000000"/>
          <w:szCs w:val="22"/>
        </w:rPr>
        <w:t>5. С</w:t>
      </w:r>
      <w:r w:rsidRPr="00BC2665">
        <w:rPr>
          <w:bCs/>
          <w:szCs w:val="28"/>
          <w:lang w:eastAsia="ar-SA"/>
        </w:rPr>
        <w:t>правка о наличии у участника закупки связей, носящих характер аффилированности с сотрудн</w:t>
      </w:r>
      <w:r w:rsidRPr="00BC2665">
        <w:rPr>
          <w:bCs/>
          <w:szCs w:val="28"/>
          <w:lang w:eastAsia="ar-SA"/>
        </w:rPr>
        <w:t>иками заказчика или организатора закупки;</w:t>
      </w:r>
    </w:p>
    <w:p w:rsidR="00BE1692" w:rsidRPr="00BC2665" w:rsidRDefault="00AD52DD" w:rsidP="00BE1692">
      <w:pPr>
        <w:suppressAutoHyphens/>
        <w:overflowPunct w:val="0"/>
        <w:autoSpaceDE w:val="0"/>
        <w:autoSpaceDN w:val="0"/>
        <w:adjustRightInd w:val="0"/>
        <w:jc w:val="both"/>
        <w:rPr>
          <w:bCs/>
          <w:szCs w:val="22"/>
        </w:rPr>
      </w:pPr>
      <w:r w:rsidRPr="00BC2665">
        <w:rPr>
          <w:bCs/>
          <w:color w:val="000000"/>
          <w:szCs w:val="22"/>
        </w:rPr>
        <w:t xml:space="preserve"> </w:t>
      </w:r>
      <w:r w:rsidRPr="00BC2665">
        <w:rPr>
          <w:bCs/>
          <w:szCs w:val="22"/>
        </w:rPr>
        <w:t>6….. [</w:t>
      </w:r>
      <w:r w:rsidRPr="00BC2665">
        <w:rPr>
          <w:i/>
          <w:snapToGrid w:val="0"/>
          <w:sz w:val="22"/>
          <w:szCs w:val="22"/>
        </w:rPr>
        <w:t>указываются приложения, которые участник закупки считает необходимыми приложить к заявке</w:t>
      </w:r>
      <w:r w:rsidRPr="00BC2665">
        <w:rPr>
          <w:bCs/>
          <w:szCs w:val="22"/>
        </w:rPr>
        <w:t>]</w:t>
      </w:r>
    </w:p>
    <w:p w:rsidR="00BE1692" w:rsidRPr="00BC2665" w:rsidRDefault="00BE1692" w:rsidP="00BE1692">
      <w:pPr>
        <w:suppressAutoHyphens/>
        <w:overflowPunct w:val="0"/>
        <w:autoSpaceDE w:val="0"/>
        <w:autoSpaceDN w:val="0"/>
        <w:adjustRightInd w:val="0"/>
        <w:rPr>
          <w:bCs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AA2FDF" w:rsidTr="004A45ED">
        <w:tc>
          <w:tcPr>
            <w:tcW w:w="3960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</w:tr>
      <w:tr w:rsidR="00AA2FDF" w:rsidTr="004A45ED">
        <w:tc>
          <w:tcPr>
            <w:tcW w:w="3960" w:type="dxa"/>
            <w:tcBorders>
              <w:top w:val="single" w:sz="4" w:space="0" w:color="auto"/>
            </w:tcBorders>
          </w:tcPr>
          <w:p w:rsidR="00BE1692" w:rsidRPr="00BC2665" w:rsidRDefault="00AD52DD" w:rsidP="004A45ED">
            <w:pPr>
              <w:spacing w:line="288" w:lineRule="auto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 xml:space="preserve">     (подпись уполномоченного представителя)</w:t>
            </w:r>
          </w:p>
        </w:tc>
        <w:tc>
          <w:tcPr>
            <w:tcW w:w="1620" w:type="dxa"/>
          </w:tcPr>
          <w:p w:rsidR="00BE1692" w:rsidRPr="00BC2665" w:rsidRDefault="00BE1692" w:rsidP="004A45ED">
            <w:pPr>
              <w:spacing w:line="288" w:lineRule="auto"/>
              <w:rPr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:rsidR="00BE1692" w:rsidRPr="00BC2665" w:rsidRDefault="00AD52DD" w:rsidP="004A45ED">
            <w:pPr>
              <w:spacing w:line="288" w:lineRule="auto"/>
              <w:jc w:val="center"/>
              <w:rPr>
                <w:color w:val="000000"/>
              </w:rPr>
            </w:pPr>
            <w:r w:rsidRPr="00BC2665">
              <w:rPr>
                <w:color w:val="000000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BE1692" w:rsidRPr="00BC2665" w:rsidRDefault="00AD52DD" w:rsidP="00BE1692">
      <w:pPr>
        <w:overflowPunct w:val="0"/>
        <w:autoSpaceDE w:val="0"/>
        <w:autoSpaceDN w:val="0"/>
        <w:adjustRightInd w:val="0"/>
        <w:rPr>
          <w:b/>
          <w:sz w:val="22"/>
          <w:szCs w:val="22"/>
        </w:rPr>
      </w:pPr>
      <w:r w:rsidRPr="00BC2665">
        <w:rPr>
          <w:b/>
          <w:sz w:val="22"/>
          <w:szCs w:val="22"/>
        </w:rPr>
        <w:t>М.П.</w:t>
      </w:r>
    </w:p>
    <w:p w:rsidR="00BE1692" w:rsidRPr="00BC2665" w:rsidRDefault="00AD52DD" w:rsidP="00BE1692">
      <w:pPr>
        <w:rPr>
          <w:b/>
          <w:bCs/>
          <w:i/>
          <w:sz w:val="20"/>
          <w:szCs w:val="20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</w:rPr>
        <w:lastRenderedPageBreak/>
        <w:t>Инструкции</w:t>
      </w:r>
      <w:r w:rsidRPr="00BC2665">
        <w:rPr>
          <w:b/>
          <w:bCs/>
          <w:i/>
          <w:sz w:val="20"/>
          <w:szCs w:val="20"/>
        </w:rPr>
        <w:t xml:space="preserve"> по заполнению</w:t>
      </w:r>
    </w:p>
    <w:p w:rsidR="00BE1692" w:rsidRPr="00BC2665" w:rsidRDefault="00AD52DD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1.</w:t>
      </w:r>
      <w:r w:rsidRPr="00BC2665">
        <w:rPr>
          <w:rFonts w:ascii="Times New Roman" w:hAnsi="Times New Roman"/>
          <w:sz w:val="20"/>
          <w:szCs w:val="20"/>
        </w:rPr>
        <w:tab/>
        <w:t xml:space="preserve">Данные инструкции не следует воспроизводить в документах, подготовленных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>частником.</w:t>
      </w:r>
    </w:p>
    <w:p w:rsidR="00BE1692" w:rsidRPr="00BC2665" w:rsidRDefault="00AD52DD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2.</w:t>
      </w:r>
      <w:r w:rsidRPr="00BC2665">
        <w:rPr>
          <w:rFonts w:ascii="Times New Roman" w:hAnsi="Times New Roman"/>
          <w:sz w:val="20"/>
          <w:szCs w:val="20"/>
        </w:rPr>
        <w:tab/>
        <w:t xml:space="preserve">Письмо следует оформить на официальном бланке </w:t>
      </w:r>
      <w:r w:rsidRPr="00BC2665">
        <w:rPr>
          <w:rFonts w:ascii="Times New Roman" w:hAnsi="Times New Roman"/>
          <w:sz w:val="20"/>
          <w:szCs w:val="20"/>
          <w:lang w:val="ru-RU"/>
        </w:rPr>
        <w:t>у</w:t>
      </w:r>
      <w:r w:rsidRPr="00BC2665">
        <w:rPr>
          <w:rFonts w:ascii="Times New Roman" w:hAnsi="Times New Roman"/>
          <w:sz w:val="20"/>
          <w:szCs w:val="20"/>
        </w:rPr>
        <w:t xml:space="preserve">частника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. 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присваивает письму дат</w:t>
      </w:r>
      <w:r w:rsidRPr="00BC2665">
        <w:rPr>
          <w:rFonts w:ascii="Times New Roman" w:hAnsi="Times New Roman"/>
          <w:sz w:val="20"/>
          <w:szCs w:val="20"/>
        </w:rPr>
        <w:t>у и номер в соответствии с принятыми у него правилами документооборота.</w:t>
      </w:r>
    </w:p>
    <w:p w:rsidR="00BE1692" w:rsidRPr="00BC2665" w:rsidRDefault="00AD52DD" w:rsidP="00BE1692">
      <w:pPr>
        <w:pStyle w:val="Times12"/>
        <w:tabs>
          <w:tab w:val="left" w:pos="1080"/>
        </w:tabs>
        <w:rPr>
          <w:bCs w:val="0"/>
          <w:sz w:val="20"/>
          <w:szCs w:val="20"/>
        </w:rPr>
      </w:pPr>
      <w:r w:rsidRPr="00BC2665">
        <w:rPr>
          <w:sz w:val="20"/>
          <w:szCs w:val="20"/>
        </w:rPr>
        <w:t>3.</w:t>
      </w:r>
      <w:r w:rsidRPr="00BC2665">
        <w:rPr>
          <w:sz w:val="20"/>
          <w:szCs w:val="20"/>
        </w:rPr>
        <w:tab/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r w:rsidRPr="00BC2665">
        <w:rPr>
          <w:bCs w:val="0"/>
          <w:sz w:val="20"/>
          <w:szCs w:val="20"/>
        </w:rPr>
        <w:t xml:space="preserve">Участник </w:t>
      </w:r>
      <w:r w:rsidRPr="00BC2665">
        <w:rPr>
          <w:sz w:val="20"/>
          <w:szCs w:val="20"/>
        </w:rPr>
        <w:t>закупки способом сравнения цен</w:t>
      </w:r>
      <w:r w:rsidRPr="00BC2665">
        <w:rPr>
          <w:bCs w:val="0"/>
          <w:sz w:val="20"/>
          <w:szCs w:val="20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E1692" w:rsidRPr="00BC2665" w:rsidRDefault="00AD52DD" w:rsidP="00BE1692">
      <w:pPr>
        <w:pStyle w:val="afff8"/>
        <w:tabs>
          <w:tab w:val="left" w:pos="1080"/>
        </w:tabs>
        <w:spacing w:before="0" w:after="0" w:line="240" w:lineRule="auto"/>
        <w:ind w:firstLine="540"/>
        <w:rPr>
          <w:rFonts w:ascii="Times New Roman" w:hAnsi="Times New Roman"/>
          <w:sz w:val="20"/>
          <w:szCs w:val="20"/>
        </w:rPr>
      </w:pPr>
      <w:r w:rsidRPr="00BC2665">
        <w:rPr>
          <w:rFonts w:ascii="Times New Roman" w:hAnsi="Times New Roman"/>
          <w:sz w:val="20"/>
          <w:szCs w:val="20"/>
        </w:rPr>
        <w:t>4.</w:t>
      </w:r>
      <w:r w:rsidRPr="00BC2665">
        <w:rPr>
          <w:rFonts w:ascii="Times New Roman" w:hAnsi="Times New Roman"/>
          <w:sz w:val="20"/>
          <w:szCs w:val="20"/>
        </w:rPr>
        <w:tab/>
        <w:t xml:space="preserve">Участник </w:t>
      </w:r>
      <w:r w:rsidRPr="00BC2665">
        <w:rPr>
          <w:rFonts w:ascii="Times New Roman" w:hAnsi="Times New Roman"/>
          <w:sz w:val="20"/>
          <w:szCs w:val="20"/>
          <w:lang w:val="ru-RU"/>
        </w:rPr>
        <w:t>закупки способом сравнения цен</w:t>
      </w:r>
      <w:r w:rsidRPr="00BC2665">
        <w:rPr>
          <w:rFonts w:ascii="Times New Roman" w:hAnsi="Times New Roman"/>
          <w:sz w:val="20"/>
          <w:szCs w:val="20"/>
        </w:rPr>
        <w:t xml:space="preserve"> должен указ</w:t>
      </w:r>
      <w:r w:rsidRPr="00BC2665">
        <w:rPr>
          <w:rFonts w:ascii="Times New Roman" w:hAnsi="Times New Roman"/>
          <w:sz w:val="20"/>
          <w:szCs w:val="20"/>
        </w:rPr>
        <w:t>ать стоимость поставляемой продукции цифрами и словами, в рублях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BC2665">
        <w:rPr>
          <w:rFonts w:ascii="Times New Roman" w:hAnsi="Times New Roman"/>
          <w:sz w:val="20"/>
          <w:szCs w:val="20"/>
        </w:rPr>
        <w:t>с НДС</w:t>
      </w:r>
      <w:r w:rsidRPr="00BC2665">
        <w:rPr>
          <w:rFonts w:ascii="Times New Roman" w:hAnsi="Times New Roman"/>
          <w:sz w:val="20"/>
          <w:szCs w:val="20"/>
          <w:lang w:val="ru-RU"/>
        </w:rPr>
        <w:t>,</w:t>
      </w:r>
      <w:r w:rsidRPr="00BC2665">
        <w:rPr>
          <w:rFonts w:ascii="Times New Roman" w:hAnsi="Times New Roman"/>
          <w:sz w:val="20"/>
          <w:szCs w:val="20"/>
        </w:rPr>
        <w:t xml:space="preserve"> величину НДС</w:t>
      </w:r>
      <w:r w:rsidRPr="00BC2665">
        <w:rPr>
          <w:rFonts w:ascii="Times New Roman" w:hAnsi="Times New Roman"/>
          <w:sz w:val="20"/>
          <w:szCs w:val="20"/>
          <w:lang w:val="ru-RU"/>
        </w:rPr>
        <w:t xml:space="preserve"> (в случае, если участник применяет упрощенную систему налогообложения, то в графе «Сумма НДС» указывается величина, равная нулю).</w:t>
      </w:r>
      <w:r w:rsidRPr="00BC2665">
        <w:rPr>
          <w:rFonts w:ascii="Times New Roman" w:hAnsi="Times New Roman"/>
          <w:sz w:val="20"/>
          <w:szCs w:val="20"/>
        </w:rPr>
        <w:t xml:space="preserve"> Цену следует указывать в формате ХХХ ХХХ </w:t>
      </w:r>
      <w:r w:rsidRPr="00BC2665">
        <w:rPr>
          <w:rFonts w:ascii="Times New Roman" w:hAnsi="Times New Roman"/>
          <w:sz w:val="20"/>
          <w:szCs w:val="20"/>
        </w:rPr>
        <w:t>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BE1692" w:rsidRPr="00BC2665" w:rsidRDefault="00AD52DD" w:rsidP="00BE1692">
      <w:pPr>
        <w:tabs>
          <w:tab w:val="left" w:pos="1134"/>
        </w:tabs>
        <w:ind w:firstLine="567"/>
        <w:rPr>
          <w:sz w:val="20"/>
        </w:rPr>
        <w:sectPr w:rsidR="00BE1692" w:rsidRPr="00BC2665" w:rsidSect="008A3C66">
          <w:footerReference w:type="default" r:id="rId13"/>
          <w:pgSz w:w="11906" w:h="16838" w:code="9"/>
          <w:pgMar w:top="851" w:right="850" w:bottom="1134" w:left="1276" w:header="709" w:footer="709" w:gutter="0"/>
          <w:cols w:space="708"/>
          <w:titlePg/>
          <w:docGrid w:linePitch="360"/>
        </w:sectPr>
      </w:pPr>
      <w:r w:rsidRPr="00BC2665">
        <w:rPr>
          <w:sz w:val="20"/>
          <w:szCs w:val="20"/>
        </w:rPr>
        <w:t>5.</w:t>
      </w:r>
      <w:r w:rsidRPr="00BC2665">
        <w:rPr>
          <w:sz w:val="20"/>
          <w:szCs w:val="20"/>
        </w:rPr>
        <w:tab/>
        <w:t xml:space="preserve">Заявка должна быть подписана уполномоченным представителем участника и скреплена </w:t>
      </w:r>
      <w:r w:rsidRPr="00BC2665">
        <w:rPr>
          <w:sz w:val="20"/>
          <w:szCs w:val="20"/>
        </w:rPr>
        <w:t>печатью. Документы, подтверждающие полномочия подписанта, предоставляются вместе с Заявкой.</w:t>
      </w:r>
      <w:r w:rsidRPr="00BC2665">
        <w:rPr>
          <w:sz w:val="20"/>
        </w:rPr>
        <w:t xml:space="preserve"> </w:t>
      </w:r>
    </w:p>
    <w:p w:rsidR="00BE1692" w:rsidRPr="00BC2665" w:rsidRDefault="00AD52DD" w:rsidP="00BE1692">
      <w:pPr>
        <w:jc w:val="right"/>
      </w:pPr>
      <w:r w:rsidRPr="00BC2665">
        <w:lastRenderedPageBreak/>
        <w:t>Приложение № ___ к Заявке на участие</w:t>
      </w:r>
    </w:p>
    <w:p w:rsidR="00BE1692" w:rsidRPr="00BC2665" w:rsidRDefault="00AD52DD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2"/>
        <w:gridCol w:w="621"/>
        <w:gridCol w:w="621"/>
        <w:gridCol w:w="1106"/>
        <w:gridCol w:w="889"/>
        <w:gridCol w:w="1201"/>
        <w:gridCol w:w="1467"/>
        <w:gridCol w:w="623"/>
        <w:gridCol w:w="610"/>
        <w:gridCol w:w="727"/>
        <w:gridCol w:w="1138"/>
        <w:gridCol w:w="972"/>
        <w:gridCol w:w="1229"/>
        <w:gridCol w:w="1106"/>
        <w:gridCol w:w="1106"/>
        <w:gridCol w:w="1015"/>
      </w:tblGrid>
      <w:tr w:rsidR="00AA2FD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AD52DD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CA3847" w:rsidRDefault="00AD52DD" w:rsidP="004A45ED">
            <w:pPr>
              <w:jc w:val="center"/>
              <w:rPr>
                <w:b/>
              </w:rPr>
            </w:pPr>
            <w:r w:rsidRPr="00BC2665">
              <w:rPr>
                <w:b/>
              </w:rPr>
              <w:t xml:space="preserve">ФОРМА </w:t>
            </w:r>
            <w:r>
              <w:rPr>
                <w:b/>
              </w:rPr>
              <w:t>2</w:t>
            </w:r>
            <w:r w:rsidRPr="00BC2665">
              <w:rPr>
                <w:b/>
              </w:rPr>
              <w:t xml:space="preserve"> СПРАВКА О ЦЕПОЧКЕ СОБСТВЕННИКОВ УЧАСТНИКА ЗАКУПОЧНОЙ ПРОЦЕДУРЫ, ВКЛЮЧАЯ БЕНЕФИЦ</w:t>
            </w:r>
            <w:r w:rsidRPr="00BC2665">
              <w:rPr>
                <w:b/>
              </w:rPr>
              <w:t>ИАРОВ (В ТОМ ЧИСЛЕ КОНЕЧНЫХ) *</w:t>
            </w:r>
          </w:p>
          <w:p w:rsidR="00BE1692" w:rsidRPr="00306004" w:rsidRDefault="00AD52DD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_________________________________________________</w:t>
            </w:r>
          </w:p>
          <w:p w:rsidR="00BE1692" w:rsidRPr="00306004" w:rsidRDefault="00AD52DD" w:rsidP="004A45E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06004">
              <w:rPr>
                <w:i/>
                <w:color w:val="000000"/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sz w:val="16"/>
                <w:szCs w:val="16"/>
              </w:rPr>
            </w:pPr>
          </w:p>
        </w:tc>
      </w:tr>
      <w:tr w:rsidR="00AA2FD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AD52DD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306004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E1692" w:rsidRPr="00306004" w:rsidRDefault="00AD52DD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по состоянию на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300"/>
        </w:trPr>
        <w:tc>
          <w:tcPr>
            <w:tcW w:w="13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520" w:type="pct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E1692" w:rsidRPr="00306004" w:rsidRDefault="00BE1692" w:rsidP="004A45ED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331"/>
        </w:trPr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1996" w:type="pct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20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**</w:t>
            </w:r>
          </w:p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2665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A2FDF" w:rsidTr="004A45ED">
        <w:trPr>
          <w:trHeight w:val="847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77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29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41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0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Руководитель/ участник/</w:t>
            </w:r>
            <w:r w:rsidRPr="00306004">
              <w:rPr>
                <w:bCs/>
                <w:color w:val="000000"/>
                <w:sz w:val="16"/>
                <w:szCs w:val="16"/>
              </w:rPr>
              <w:t xml:space="preserve"> акционер/ бенефициар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Размер доли (для участников</w:t>
            </w:r>
            <w:r w:rsidRPr="00306004">
              <w:rPr>
                <w:bCs/>
                <w:color w:val="000000"/>
                <w:sz w:val="16"/>
                <w:szCs w:val="16"/>
              </w:rPr>
              <w:t>/ акционеров/ бенефициаров)</w:t>
            </w:r>
            <w:r w:rsidRPr="0030600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692" w:rsidRPr="00306004" w:rsidRDefault="00AD52DD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т.д.)***</w:t>
            </w: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692" w:rsidRPr="00306004" w:rsidRDefault="00AD52DD" w:rsidP="004A45ED">
            <w:pPr>
              <w:jc w:val="center"/>
              <w:rPr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  <w:lang w:val="en-US"/>
              </w:rPr>
            </w:pPr>
            <w:r w:rsidRPr="00306004">
              <w:rPr>
                <w:bCs/>
                <w:color w:val="000000"/>
                <w:sz w:val="16"/>
                <w:szCs w:val="16"/>
                <w:lang w:val="en-US"/>
              </w:rPr>
              <w:t>16</w:t>
            </w: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1.0.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1.2.0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2.1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2.2.0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…..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AD52DD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30600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  <w:tr w:rsidR="00AA2FDF" w:rsidTr="004A45ED">
        <w:trPr>
          <w:trHeight w:val="225"/>
        </w:trPr>
        <w:tc>
          <w:tcPr>
            <w:tcW w:w="13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9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1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01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239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84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42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42" w:type="pct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BE1692" w:rsidRPr="00306004" w:rsidRDefault="00BE1692" w:rsidP="004A45ED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BE1692" w:rsidRPr="00306004" w:rsidRDefault="00AD52DD" w:rsidP="00BE1692">
      <w:pPr>
        <w:tabs>
          <w:tab w:val="left" w:pos="708"/>
          <w:tab w:val="left" w:pos="1134"/>
        </w:tabs>
        <w:autoSpaceDE w:val="0"/>
        <w:autoSpaceDN w:val="0"/>
        <w:rPr>
          <w:snapToGrid w:val="0"/>
        </w:rPr>
      </w:pPr>
      <w:r>
        <w:rPr>
          <w:snapToGrid w:val="0"/>
        </w:rPr>
        <w:t xml:space="preserve"> </w:t>
      </w:r>
      <w:r w:rsidRPr="00306004">
        <w:rPr>
          <w:snapToGrid w:val="0"/>
        </w:rPr>
        <w:t>__________________________________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_________________________</w:t>
      </w:r>
    </w:p>
    <w:p w:rsidR="00BE1692" w:rsidRPr="00306004" w:rsidRDefault="00AD52DD" w:rsidP="00BE1692">
      <w:pPr>
        <w:overflowPunct w:val="0"/>
        <w:autoSpaceDE w:val="0"/>
        <w:autoSpaceDN w:val="0"/>
        <w:adjustRightInd w:val="0"/>
      </w:pPr>
      <w:r>
        <w:rPr>
          <w:snapToGrid w:val="0"/>
        </w:rPr>
        <w:t xml:space="preserve"> </w:t>
      </w:r>
      <w:r w:rsidRPr="00306004">
        <w:rPr>
          <w:snapToGrid w:val="0"/>
        </w:rPr>
        <w:t xml:space="preserve">(Подпись </w:t>
      </w:r>
      <w:r w:rsidRPr="00306004">
        <w:rPr>
          <w:snapToGrid w:val="0"/>
        </w:rPr>
        <w:t>уполномоченного представителя)</w:t>
      </w:r>
      <w:r>
        <w:rPr>
          <w:snapToGrid w:val="0"/>
        </w:rPr>
        <w:t xml:space="preserve"> </w:t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 w:rsidRPr="00306004">
        <w:rPr>
          <w:snapToGrid w:val="0"/>
        </w:rPr>
        <w:tab/>
      </w:r>
      <w:r>
        <w:rPr>
          <w:snapToGrid w:val="0"/>
        </w:rPr>
        <w:t xml:space="preserve"> </w:t>
      </w:r>
      <w:r w:rsidRPr="00306004">
        <w:rPr>
          <w:snapToGrid w:val="0"/>
        </w:rPr>
        <w:t>(ФИО и должность подписавшего)</w:t>
      </w:r>
    </w:p>
    <w:p w:rsidR="00BE1692" w:rsidRPr="00306004" w:rsidRDefault="00AD52DD" w:rsidP="00BE1692">
      <w:pPr>
        <w:overflowPunct w:val="0"/>
        <w:autoSpaceDE w:val="0"/>
        <w:autoSpaceDN w:val="0"/>
        <w:adjustRightInd w:val="0"/>
        <w:rPr>
          <w:bCs/>
        </w:rPr>
      </w:pPr>
      <w:r w:rsidRPr="00306004">
        <w:rPr>
          <w:bCs/>
        </w:rPr>
        <w:t>М.П.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sz w:val="20"/>
          <w:szCs w:val="20"/>
        </w:rPr>
      </w:pPr>
      <w:bookmarkStart w:id="48" w:name="_Toc371079803"/>
      <w:bookmarkStart w:id="49" w:name="_Toc387991546"/>
    </w:p>
    <w:p w:rsidR="00BE1692" w:rsidRPr="00BC2665" w:rsidRDefault="00AD52DD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  <w:r w:rsidRPr="00BC2665">
        <w:rPr>
          <w:b/>
          <w:i/>
          <w:snapToGrid w:val="0"/>
          <w:sz w:val="20"/>
        </w:rPr>
        <w:lastRenderedPageBreak/>
        <w:t>Примечания:</w:t>
      </w:r>
    </w:p>
    <w:p w:rsidR="00BE1692" w:rsidRPr="00BC2665" w:rsidRDefault="00BE1692" w:rsidP="00BE1692">
      <w:pPr>
        <w:overflowPunct w:val="0"/>
        <w:autoSpaceDE w:val="0"/>
        <w:autoSpaceDN w:val="0"/>
        <w:adjustRightInd w:val="0"/>
        <w:rPr>
          <w:bCs/>
          <w:i/>
          <w:sz w:val="16"/>
          <w:szCs w:val="20"/>
        </w:rPr>
      </w:pPr>
    </w:p>
    <w:p w:rsidR="00BE1692" w:rsidRPr="00016F53" w:rsidRDefault="00AD52DD" w:rsidP="00BE1692">
      <w:pPr>
        <w:rPr>
          <w:b/>
          <w:sz w:val="20"/>
          <w:szCs w:val="20"/>
        </w:rPr>
      </w:pPr>
      <w:r w:rsidRPr="00BC2665">
        <w:rPr>
          <w:i/>
          <w:snapToGrid w:val="0"/>
          <w:sz w:val="20"/>
        </w:rPr>
        <w:t xml:space="preserve">* </w:t>
      </w:r>
      <w:r w:rsidRPr="00BC2665">
        <w:rPr>
          <w:i/>
          <w:snapToGrid w:val="0"/>
          <w:sz w:val="20"/>
        </w:rPr>
        <w:tab/>
      </w:r>
    </w:p>
    <w:p w:rsidR="00BE1692" w:rsidRPr="00016F53" w:rsidRDefault="00AD52DD" w:rsidP="00BE1692">
      <w:pPr>
        <w:rPr>
          <w:b/>
          <w:sz w:val="20"/>
          <w:szCs w:val="20"/>
        </w:rPr>
      </w:pPr>
      <w:r w:rsidRPr="00016F53">
        <w:rPr>
          <w:b/>
          <w:sz w:val="20"/>
          <w:szCs w:val="20"/>
        </w:rPr>
        <w:t>Инструкци</w:t>
      </w:r>
      <w:r>
        <w:rPr>
          <w:b/>
          <w:sz w:val="20"/>
          <w:szCs w:val="20"/>
        </w:rPr>
        <w:t>я</w:t>
      </w:r>
      <w:r w:rsidRPr="00016F53">
        <w:rPr>
          <w:b/>
          <w:sz w:val="20"/>
          <w:szCs w:val="20"/>
        </w:rPr>
        <w:t xml:space="preserve"> по заполнению: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 Изменение формы справки не допускается.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Графы (поля) таблицы должны содержать информацию, касающуюся только этой графы (поля).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Указывается</w:t>
      </w:r>
      <w:r w:rsidRPr="00016F53">
        <w:rPr>
          <w:sz w:val="20"/>
          <w:szCs w:val="20"/>
        </w:rPr>
        <w:t xml:space="preserve"> полное наименование юридического лица с расшифровкой организационно-правовой формы.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отношении контрагентов</w:t>
      </w:r>
      <w:r>
        <w:rPr>
          <w:sz w:val="20"/>
          <w:szCs w:val="20"/>
        </w:rPr>
        <w:t>,</w:t>
      </w:r>
      <w:r w:rsidRPr="00016F53">
        <w:rPr>
          <w:sz w:val="20"/>
          <w:szCs w:val="20"/>
        </w:rPr>
        <w:t xml:space="preserve"> являющихся зарубежными публичными компаниями мирового уровня, а также публичных акционерных обществ, чьи акции котируются на биржах, либо с число</w:t>
      </w:r>
      <w:r w:rsidRPr="00016F53">
        <w:rPr>
          <w:sz w:val="20"/>
          <w:szCs w:val="20"/>
        </w:rPr>
        <w:t>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</w:t>
      </w:r>
      <w:r w:rsidRPr="00016F53">
        <w:rPr>
          <w:sz w:val="20"/>
          <w:szCs w:val="20"/>
        </w:rPr>
        <w:t xml:space="preserve">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В случае, если одним или несколькими участника</w:t>
      </w:r>
      <w:r w:rsidRPr="00016F53">
        <w:rPr>
          <w:sz w:val="20"/>
          <w:szCs w:val="20"/>
        </w:rPr>
        <w:t>ми / учредителями / акционерами контрагента являются юридические лица, то необходимо раскрыть цепочку 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</w:t>
      </w:r>
      <w:r w:rsidRPr="00016F53">
        <w:rPr>
          <w:sz w:val="20"/>
          <w:szCs w:val="20"/>
        </w:rPr>
        <w:t>нтов для всей цепочки (подтверждение информации по каждой строчке Справки соответствующим документом).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</w:t>
      </w:r>
      <w:r w:rsidRPr="00016F53">
        <w:rPr>
          <w:sz w:val="20"/>
          <w:szCs w:val="20"/>
        </w:rPr>
        <w:t>ии.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При заполнении паспортных данных указываются реквизиты документов, удостоверяющих личность: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граждан РФ: серия и номер паспорта в формате ХХХХ ХХХХХХ;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- для иных лиц: реквизиты паспорта или иного документа, удостоверяющего личность.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</w:t>
      </w:r>
      <w:r w:rsidRPr="00016F53">
        <w:rPr>
          <w:sz w:val="20"/>
          <w:szCs w:val="20"/>
        </w:rPr>
        <w:tab/>
        <w:t>1, 2 и т.д.</w:t>
      </w:r>
      <w:r w:rsidRPr="00016F53">
        <w:rPr>
          <w:sz w:val="20"/>
          <w:szCs w:val="20"/>
        </w:rPr>
        <w:t xml:space="preserve"> – собственники (участники, акционеры, бенефициары) участника ТЗП (собственники первого уровня);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1.0, 2.0 и т.д. – руководители организаций - собственников первого уровня;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1.1, 1.2 и т.д. – собственники (участники, акционеры, бенефициары)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организации 1 (со</w:t>
      </w:r>
      <w:r w:rsidRPr="00016F53">
        <w:rPr>
          <w:sz w:val="20"/>
          <w:szCs w:val="20"/>
        </w:rPr>
        <w:t>бственники организации второго уровня) и далее – по аналогичной схеме до конечного собственника (участника/ акционера/ бенефициара);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1.2.0 и т.д. –</w:t>
      </w:r>
      <w:r>
        <w:rPr>
          <w:sz w:val="20"/>
          <w:szCs w:val="20"/>
        </w:rPr>
        <w:t xml:space="preserve"> </w:t>
      </w:r>
      <w:r w:rsidRPr="00016F53">
        <w:rPr>
          <w:sz w:val="20"/>
          <w:szCs w:val="20"/>
        </w:rPr>
        <w:t>руководители организаций - собственников второго уровня и далее по аналогичной схеме.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>***</w:t>
      </w:r>
      <w:r w:rsidRPr="00016F53">
        <w:rPr>
          <w:sz w:val="20"/>
          <w:szCs w:val="20"/>
        </w:rPr>
        <w:tab/>
        <w:t xml:space="preserve">в качестве </w:t>
      </w:r>
      <w:r w:rsidRPr="00016F53">
        <w:rPr>
          <w:sz w:val="20"/>
          <w:szCs w:val="20"/>
        </w:rPr>
        <w:t>подтверждающих документов должны быть представлены следующие актуальные (</w:t>
      </w:r>
      <w:r>
        <w:rPr>
          <w:sz w:val="20"/>
          <w:szCs w:val="20"/>
        </w:rPr>
        <w:t>выданные не позднее чем за 60</w:t>
      </w:r>
      <w:r w:rsidRPr="00016F53">
        <w:rPr>
          <w:sz w:val="20"/>
          <w:szCs w:val="20"/>
        </w:rPr>
        <w:t xml:space="preserve"> дней до срока окончания подачи заявки) документы: </w:t>
      </w:r>
    </w:p>
    <w:p w:rsidR="00BE1692" w:rsidRPr="00016F53" w:rsidRDefault="00AD52DD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ЕГРЮЛ для каждого юридического лица, указанного в цепочке собственников, выданная соответ</w:t>
      </w:r>
      <w:r w:rsidRPr="00016F53">
        <w:rPr>
          <w:sz w:val="20"/>
          <w:szCs w:val="20"/>
        </w:rPr>
        <w:t>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</w:p>
    <w:p w:rsidR="00BE1692" w:rsidRPr="00016F53" w:rsidRDefault="00AD52DD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>выписка из ЕГРИП для каждого индивидуального предпринимателя,</w:t>
      </w:r>
      <w:r w:rsidRPr="00016F53">
        <w:rPr>
          <w:sz w:val="20"/>
          <w:szCs w:val="20"/>
        </w:rPr>
        <w:t xml:space="preserve">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</w:p>
    <w:p w:rsidR="00BE1692" w:rsidRPr="00016F53" w:rsidRDefault="00AD52DD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выписка </w:t>
      </w:r>
      <w:r w:rsidRPr="00016F53">
        <w:rPr>
          <w:sz w:val="20"/>
          <w:szCs w:val="20"/>
        </w:rPr>
        <w:t>из реестра акционеров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</w:t>
      </w:r>
      <w:r w:rsidRPr="00016F53">
        <w:rPr>
          <w:sz w:val="20"/>
          <w:szCs w:val="20"/>
        </w:rPr>
        <w:t>онодательства РФ;</w:t>
      </w:r>
    </w:p>
    <w:p w:rsidR="00BE1692" w:rsidRPr="00016F53" w:rsidRDefault="00AD52DD" w:rsidP="00BE1692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016F53">
        <w:rPr>
          <w:sz w:val="20"/>
          <w:szCs w:val="20"/>
        </w:rPr>
        <w:t xml:space="preserve">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</w:t>
      </w:r>
      <w:r>
        <w:rPr>
          <w:sz w:val="20"/>
          <w:szCs w:val="20"/>
        </w:rPr>
        <w:t>9</w:t>
      </w:r>
      <w:r w:rsidRPr="00016F53">
        <w:rPr>
          <w:sz w:val="20"/>
          <w:szCs w:val="20"/>
        </w:rPr>
        <w:t>0 дней до срока окончания подачи заявки), с подтверждением информации по его рук</w:t>
      </w:r>
      <w:r w:rsidRPr="00016F53">
        <w:rPr>
          <w:sz w:val="20"/>
          <w:szCs w:val="20"/>
        </w:rPr>
        <w:t>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</w:t>
      </w:r>
      <w:r>
        <w:rPr>
          <w:sz w:val="20"/>
          <w:szCs w:val="20"/>
        </w:rPr>
        <w:t xml:space="preserve"> (надлежащим образом заверенный перевод документов на русский язык)</w:t>
      </w:r>
      <w:r w:rsidRPr="00016F53">
        <w:rPr>
          <w:sz w:val="20"/>
          <w:szCs w:val="20"/>
        </w:rPr>
        <w:t>.</w:t>
      </w:r>
    </w:p>
    <w:p w:rsidR="00BE1692" w:rsidRPr="00016F53" w:rsidRDefault="00AD52DD" w:rsidP="00BE1692">
      <w:pPr>
        <w:rPr>
          <w:sz w:val="20"/>
          <w:szCs w:val="20"/>
        </w:rPr>
      </w:pPr>
      <w:r w:rsidRPr="00016F53">
        <w:rPr>
          <w:sz w:val="20"/>
          <w:szCs w:val="20"/>
        </w:rPr>
        <w:t xml:space="preserve">Непредоставление </w:t>
      </w:r>
      <w:r>
        <w:rPr>
          <w:sz w:val="20"/>
          <w:szCs w:val="20"/>
        </w:rPr>
        <w:t>у</w:t>
      </w:r>
      <w:r w:rsidRPr="00016F53">
        <w:rPr>
          <w:sz w:val="20"/>
          <w:szCs w:val="20"/>
        </w:rPr>
        <w:t>частником указанных сведений является основанием для отклонения Заявки участника от дальнейшего рассмотрения</w:t>
      </w:r>
      <w:r>
        <w:rPr>
          <w:sz w:val="20"/>
          <w:szCs w:val="20"/>
        </w:rPr>
        <w:t>.</w:t>
      </w:r>
    </w:p>
    <w:bookmarkEnd w:id="48"/>
    <w:bookmarkEnd w:id="49"/>
    <w:p w:rsidR="00BE1692" w:rsidRPr="00BC2665" w:rsidRDefault="00BE1692" w:rsidP="00BE1692">
      <w:pPr>
        <w:tabs>
          <w:tab w:val="left" w:pos="993"/>
        </w:tabs>
        <w:ind w:left="567"/>
        <w:jc w:val="both"/>
        <w:rPr>
          <w:sz w:val="20"/>
        </w:rPr>
      </w:pPr>
    </w:p>
    <w:p w:rsidR="00BE1692" w:rsidRPr="00BC2665" w:rsidRDefault="00BE1692" w:rsidP="00BE1692">
      <w:pPr>
        <w:tabs>
          <w:tab w:val="num" w:pos="1080"/>
        </w:tabs>
        <w:ind w:left="600"/>
        <w:jc w:val="both"/>
        <w:rPr>
          <w:sz w:val="20"/>
          <w:szCs w:val="20"/>
        </w:rPr>
      </w:pPr>
    </w:p>
    <w:p w:rsidR="00BE1692" w:rsidRPr="00BC2665" w:rsidRDefault="00BE1692" w:rsidP="00BE1692">
      <w:pPr>
        <w:jc w:val="center"/>
        <w:rPr>
          <w:b/>
          <w:snapToGrid w:val="0"/>
          <w:sz w:val="22"/>
          <w:szCs w:val="22"/>
        </w:rPr>
        <w:sectPr w:rsidR="00BE1692" w:rsidRPr="00BC2665" w:rsidSect="00564700">
          <w:headerReference w:type="default" r:id="rId14"/>
          <w:pgSz w:w="16838" w:h="11906" w:orient="landscape" w:code="9"/>
          <w:pgMar w:top="1276" w:right="851" w:bottom="567" w:left="1134" w:header="709" w:footer="709" w:gutter="0"/>
          <w:cols w:space="708"/>
          <w:docGrid w:linePitch="360"/>
        </w:sectPr>
      </w:pPr>
    </w:p>
    <w:p w:rsidR="00BE1692" w:rsidRPr="00BC2665" w:rsidRDefault="00AD52DD" w:rsidP="00BE1692">
      <w:pPr>
        <w:jc w:val="right"/>
      </w:pPr>
      <w:r w:rsidRPr="00BC2665">
        <w:rPr>
          <w:b/>
          <w:snapToGrid w:val="0"/>
        </w:rPr>
        <w:lastRenderedPageBreak/>
        <w:tab/>
      </w:r>
      <w:r w:rsidRPr="00BC2665">
        <w:t>Приложение № ___ к Заявке на участие</w:t>
      </w:r>
    </w:p>
    <w:p w:rsidR="00BE1692" w:rsidRPr="00BC2665" w:rsidRDefault="00AD52DD" w:rsidP="00BE1692">
      <w:pPr>
        <w:jc w:val="right"/>
      </w:pPr>
      <w:r w:rsidRPr="00BC2665">
        <w:t>от «____»______________ г. №_______</w:t>
      </w:r>
    </w:p>
    <w:p w:rsidR="00BE1692" w:rsidRPr="00BC2665" w:rsidRDefault="00BE1692" w:rsidP="00BE1692">
      <w:pPr>
        <w:rPr>
          <w:rFonts w:eastAsia="Arial"/>
          <w:b/>
          <w:bCs/>
          <w:i/>
          <w:iCs/>
          <w:sz w:val="22"/>
          <w:lang w:eastAsia="ar-SA"/>
        </w:rPr>
      </w:pPr>
    </w:p>
    <w:p w:rsidR="00BE1692" w:rsidRPr="00BC2665" w:rsidRDefault="00AD52DD" w:rsidP="00BE1692">
      <w:pPr>
        <w:pStyle w:val="aff4"/>
        <w:spacing w:before="40" w:line="240" w:lineRule="auto"/>
        <w:jc w:val="center"/>
        <w:outlineLvl w:val="1"/>
        <w:rPr>
          <w:b/>
        </w:rPr>
      </w:pPr>
      <w:r w:rsidRPr="00BC2665">
        <w:rPr>
          <w:b/>
        </w:rPr>
        <w:t xml:space="preserve">ФОРМА </w:t>
      </w:r>
      <w:r>
        <w:rPr>
          <w:b/>
        </w:rPr>
        <w:t>3</w:t>
      </w:r>
      <w:r w:rsidRPr="00BC2665">
        <w:rPr>
          <w:b/>
        </w:rPr>
        <w:t xml:space="preserve"> СОГЛАСИЕ НА О</w:t>
      </w:r>
      <w:r w:rsidRPr="00BC2665">
        <w:rPr>
          <w:b/>
        </w:rPr>
        <w:t>БРАБОТКУ ПЕРСОНАЛЬНЫХ ДАННЫХ</w:t>
      </w:r>
    </w:p>
    <w:p w:rsidR="00BE1692" w:rsidRPr="00BC2665" w:rsidRDefault="00AD52DD" w:rsidP="00BE1692">
      <w:pPr>
        <w:tabs>
          <w:tab w:val="left" w:pos="0"/>
        </w:tabs>
        <w:jc w:val="right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 xml:space="preserve">от «_____» ____________ 20____ г. </w:t>
      </w:r>
    </w:p>
    <w:p w:rsidR="00BE1692" w:rsidRPr="00BC2665" w:rsidRDefault="00BE1692" w:rsidP="00BE1692">
      <w:pPr>
        <w:jc w:val="center"/>
        <w:rPr>
          <w:rFonts w:eastAsia="Arial"/>
          <w:sz w:val="22"/>
          <w:lang w:eastAsia="ar-SA"/>
        </w:rPr>
      </w:pPr>
    </w:p>
    <w:p w:rsidR="00BE1692" w:rsidRPr="00BC2665" w:rsidRDefault="00BE1692" w:rsidP="00BE1692">
      <w:pPr>
        <w:widowControl w:val="0"/>
        <w:rPr>
          <w:rFonts w:eastAsia="Arial"/>
          <w:sz w:val="22"/>
          <w:lang w:eastAsia="ar-SA"/>
        </w:rPr>
      </w:pPr>
    </w:p>
    <w:p w:rsidR="00BE1692" w:rsidRPr="00BC2665" w:rsidRDefault="00AD52DD" w:rsidP="00BE169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BC2665">
        <w:rPr>
          <w:snapToGrid w:val="0"/>
        </w:rPr>
        <w:t>Настоящим, _____________________________________________________________________,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ind w:firstLine="567"/>
        <w:jc w:val="center"/>
        <w:rPr>
          <w:b/>
          <w:i/>
          <w:vertAlign w:val="superscript"/>
        </w:rPr>
      </w:pPr>
      <w:r w:rsidRPr="00BC2665">
        <w:rPr>
          <w:b/>
          <w:i/>
          <w:vertAlign w:val="superscript"/>
        </w:rPr>
        <w:t>(указывается</w:t>
      </w:r>
      <w:r w:rsidRPr="00BC2665">
        <w:rPr>
          <w:vertAlign w:val="superscript"/>
        </w:rPr>
        <w:t xml:space="preserve"> </w:t>
      </w:r>
      <w:r w:rsidRPr="00BC2665">
        <w:rPr>
          <w:b/>
          <w:i/>
          <w:vertAlign w:val="superscript"/>
        </w:rPr>
        <w:t>полное наименование участника закупочной процедуры</w:t>
      </w:r>
    </w:p>
    <w:p w:rsidR="00BE1692" w:rsidRPr="00BC2665" w:rsidRDefault="00AD52DD" w:rsidP="00BE1692">
      <w:pPr>
        <w:rPr>
          <w:snapToGrid w:val="0"/>
        </w:rPr>
      </w:pPr>
      <w:r w:rsidRPr="00BC2665">
        <w:rPr>
          <w:snapToGrid w:val="0"/>
        </w:rPr>
        <w:t>________________________________________________________________________________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jc w:val="center"/>
        <w:rPr>
          <w:vertAlign w:val="superscript"/>
        </w:rPr>
      </w:pPr>
      <w:r w:rsidRPr="00BC2665">
        <w:rPr>
          <w:b/>
          <w:i/>
          <w:vertAlign w:val="superscript"/>
        </w:rPr>
        <w:t>(потенциального контрагента), контрагента)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ind w:firstLine="709"/>
        <w:jc w:val="both"/>
      </w:pPr>
      <w:r w:rsidRPr="00BC2665">
        <w:t>Адрес регистрации: ________________________________________________________,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ind w:left="708" w:firstLine="1"/>
        <w:jc w:val="both"/>
        <w:rPr>
          <w:b/>
          <w:i/>
        </w:rPr>
      </w:pPr>
      <w:r w:rsidRPr="00BC2665">
        <w:t xml:space="preserve">Свидетельство о регистрации: ______________________________________________ </w:t>
      </w:r>
      <w:r w:rsidRPr="00BC2665">
        <w:rPr>
          <w:b/>
          <w:i/>
        </w:rPr>
        <w:t>ИНН__________________________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ind w:firstLine="709"/>
        <w:jc w:val="both"/>
        <w:rPr>
          <w:b/>
          <w:i/>
        </w:rPr>
      </w:pPr>
      <w:r w:rsidRPr="00BC2665">
        <w:rPr>
          <w:b/>
          <w:i/>
        </w:rPr>
        <w:t>КПП__________________________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ind w:firstLine="708"/>
        <w:jc w:val="both"/>
      </w:pPr>
      <w:r w:rsidRPr="00BC2665">
        <w:rPr>
          <w:b/>
          <w:i/>
        </w:rPr>
        <w:t>ОГРН_________________________</w:t>
      </w:r>
      <w:r w:rsidRPr="00BC2665">
        <w:t>,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jc w:val="both"/>
        <w:rPr>
          <w:b/>
          <w:i/>
        </w:rPr>
      </w:pPr>
      <w:r w:rsidRPr="00BC2665">
        <w:t>в лице</w:t>
      </w:r>
      <w:r w:rsidRPr="00BC2665">
        <w:rPr>
          <w:b/>
          <w:i/>
        </w:rPr>
        <w:t xml:space="preserve"> __________________________________________________________________________</w:t>
      </w:r>
    </w:p>
    <w:p w:rsidR="00BE1692" w:rsidRPr="00BC2665" w:rsidRDefault="00AD52DD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i/>
          <w:vertAlign w:val="superscript"/>
        </w:rPr>
        <w:t>(указыв</w:t>
      </w:r>
      <w:r w:rsidRPr="00BC2665">
        <w:rPr>
          <w:b/>
          <w:i/>
          <w:vertAlign w:val="superscript"/>
        </w:rPr>
        <w:t>ается Ф.И.О.,</w:t>
      </w:r>
      <w:r w:rsidRPr="00BC2665">
        <w:rPr>
          <w:b/>
          <w:bCs/>
          <w:i/>
          <w:iCs/>
          <w:vertAlign w:val="superscript"/>
        </w:rPr>
        <w:t xml:space="preserve"> адрес, номер основного документа, удостоверяющего его личность)</w:t>
      </w:r>
    </w:p>
    <w:p w:rsidR="00BE1692" w:rsidRPr="00BC2665" w:rsidRDefault="00AD52DD" w:rsidP="00BE1692">
      <w:r w:rsidRPr="00BC2665">
        <w:rPr>
          <w:b/>
          <w:bCs/>
          <w:i/>
          <w:iCs/>
        </w:rPr>
        <w:t>________________________________________________________________________________,</w:t>
      </w:r>
    </w:p>
    <w:p w:rsidR="00BE1692" w:rsidRPr="00BC2665" w:rsidRDefault="00AD52DD" w:rsidP="00BE1692">
      <w:pPr>
        <w:autoSpaceDE w:val="0"/>
        <w:autoSpaceDN w:val="0"/>
        <w:adjustRightInd w:val="0"/>
        <w:ind w:firstLine="540"/>
        <w:jc w:val="center"/>
        <w:rPr>
          <w:b/>
          <w:bCs/>
          <w:i/>
          <w:iCs/>
          <w:vertAlign w:val="superscript"/>
        </w:rPr>
      </w:pPr>
      <w:r w:rsidRPr="00BC2665">
        <w:rPr>
          <w:b/>
          <w:bCs/>
          <w:i/>
          <w:iCs/>
          <w:vertAlign w:val="superscript"/>
        </w:rPr>
        <w:t>(сведения о дате выдачи указанного документа и выдавшем его органе)*</w:t>
      </w:r>
    </w:p>
    <w:p w:rsidR="00BE1692" w:rsidRPr="00BC2665" w:rsidRDefault="00AD52DD" w:rsidP="00BE1692">
      <w:pPr>
        <w:widowControl w:val="0"/>
        <w:autoSpaceDE w:val="0"/>
        <w:autoSpaceDN w:val="0"/>
        <w:adjustRightInd w:val="0"/>
        <w:jc w:val="both"/>
      </w:pPr>
      <w:r w:rsidRPr="00BC2665">
        <w:rPr>
          <w:b/>
          <w:i/>
        </w:rPr>
        <w:t>действующего на основании _</w:t>
      </w:r>
      <w:r w:rsidRPr="00BC2665">
        <w:rPr>
          <w:b/>
          <w:i/>
        </w:rPr>
        <w:t>____________________________</w:t>
      </w:r>
      <w:r w:rsidRPr="00BC2665">
        <w:rPr>
          <w:i/>
        </w:rPr>
        <w:t>,</w:t>
      </w:r>
      <w:r w:rsidRPr="00BC2665">
        <w:rPr>
          <w:b/>
          <w:i/>
        </w:rPr>
        <w:t xml:space="preserve"> </w:t>
      </w:r>
      <w:r w:rsidRPr="00BC2665">
        <w:t xml:space="preserve">дает свое согласие </w:t>
      </w:r>
      <w:r w:rsidRPr="00BC2665">
        <w:rPr>
          <w:b/>
        </w:rPr>
        <w:t xml:space="preserve">Публичному акционерному обществу  «Россети Московский регион», </w:t>
      </w:r>
      <w:r w:rsidRPr="00BC2665">
        <w:rPr>
          <w:snapToGrid w:val="0"/>
        </w:rPr>
        <w:t>зарегистрированному по адресу: г. Москва, 2-й Павелецкий пр., д. 3, стр. 2,</w:t>
      </w:r>
      <w:r w:rsidRPr="00BC2665">
        <w:rPr>
          <w:b/>
          <w:i/>
        </w:rPr>
        <w:t xml:space="preserve"> </w:t>
      </w:r>
      <w:r w:rsidRPr="00BC2665">
        <w:t>и</w:t>
      </w:r>
      <w:r w:rsidRPr="00BC2665">
        <w:rPr>
          <w:i/>
        </w:rPr>
        <w:t xml:space="preserve"> </w:t>
      </w:r>
      <w:r w:rsidRPr="00BC2665">
        <w:rPr>
          <w:bCs/>
        </w:rPr>
        <w:t>Публичному акционерному обществу «Федеральная сетевая компания - Р</w:t>
      </w:r>
      <w:r w:rsidRPr="00BC2665">
        <w:rPr>
          <w:bCs/>
        </w:rPr>
        <w:t>оссети»</w:t>
      </w:r>
      <w:r w:rsidRPr="00BC2665">
        <w:t xml:space="preserve">, </w:t>
      </w:r>
      <w:r w:rsidRPr="00BC2665">
        <w:rPr>
          <w:snapToGrid w:val="0"/>
        </w:rPr>
        <w:t>зарегистрированному по адресу: г. Москва, ул. Беловежская, 4, на обработку персональных данных в отношении</w:t>
      </w:r>
      <w:r w:rsidRPr="00BC2665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BC2665">
        <w:rPr>
          <w:snapToGrid w:val="0"/>
        </w:rPr>
        <w:t xml:space="preserve">фамилия </w:t>
      </w:r>
      <w:r w:rsidRPr="00BC2665">
        <w:rPr>
          <w:snapToGrid w:val="0"/>
        </w:rPr>
        <w:t>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</w:t>
      </w:r>
      <w:r w:rsidRPr="00BC2665">
        <w:rPr>
          <w:snapToGrid w:val="0"/>
        </w:rPr>
        <w:t xml:space="preserve"> </w:t>
      </w:r>
      <w:r w:rsidRPr="00BC2665">
        <w:t xml:space="preserve">в том числе с использованием информационных систем, </w:t>
      </w:r>
      <w:r w:rsidRPr="00BC2665"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</w:t>
      </w:r>
      <w:r w:rsidRPr="00BC2665">
        <w:t>ых данных от всех своих собственников (участников, учредителей, акционеров) и бенефициаров.**</w:t>
      </w:r>
    </w:p>
    <w:p w:rsidR="00BE1692" w:rsidRPr="00BC2665" w:rsidRDefault="00AD52DD" w:rsidP="00BE1692">
      <w:pPr>
        <w:widowControl w:val="0"/>
        <w:ind w:firstLine="709"/>
        <w:jc w:val="both"/>
        <w:rPr>
          <w:snapToGrid w:val="0"/>
        </w:rPr>
      </w:pPr>
      <w:r w:rsidRPr="00BC2665">
        <w:rPr>
          <w:snapToGrid w:val="0"/>
        </w:rPr>
        <w:t xml:space="preserve">Цель обработки персональных данных: </w:t>
      </w:r>
      <w:r w:rsidRPr="00BC2665">
        <w:t>обеспечение соблюдения требований законодательства Российской Федерации, в том числе статьи 13.3 Федерального закона от 25.12.</w:t>
      </w:r>
      <w:r w:rsidRPr="00BC2665">
        <w:t xml:space="preserve">2008 № 273 - ФЗ «О противодействии коррупции», </w:t>
      </w:r>
      <w:r w:rsidRPr="00BC2665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</w:t>
      </w:r>
      <w:r w:rsidRPr="00BC2665">
        <w:rPr>
          <w:snapToGrid w:val="0"/>
        </w:rPr>
        <w:t>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</w:t>
      </w:r>
      <w:r w:rsidRPr="00BC2665">
        <w:rPr>
          <w:snapToGrid w:val="0"/>
        </w:rPr>
        <w:t>ского комплекса и экологической безопасности.</w:t>
      </w:r>
    </w:p>
    <w:p w:rsidR="00BE1692" w:rsidRPr="00BC2665" w:rsidRDefault="00AD52DD" w:rsidP="00BE1692">
      <w:pPr>
        <w:widowControl w:val="0"/>
        <w:ind w:firstLine="709"/>
        <w:jc w:val="both"/>
        <w:rPr>
          <w:rFonts w:eastAsia="Arial"/>
          <w:sz w:val="22"/>
          <w:lang w:eastAsia="ar-SA"/>
        </w:rPr>
      </w:pPr>
      <w:r w:rsidRPr="00BC2665">
        <w:rPr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BC2665">
        <w:rPr>
          <w:snapToGrid w:val="0"/>
          <w:color w:val="000000"/>
        </w:rPr>
        <w:t>, либо отзыва настоящего согласия посредством письменного обращения субъекта персона</w:t>
      </w:r>
      <w:r w:rsidRPr="00BC2665">
        <w:rPr>
          <w:snapToGrid w:val="0"/>
          <w:color w:val="000000"/>
        </w:rPr>
        <w:t>льных данных с требованием о прекращении обработки его персональных данных.</w:t>
      </w:r>
    </w:p>
    <w:p w:rsidR="00BE1692" w:rsidRPr="00BC2665" w:rsidRDefault="00AD52DD" w:rsidP="00BE1692">
      <w:pPr>
        <w:widowControl w:val="0"/>
        <w:jc w:val="both"/>
        <w:rPr>
          <w:rFonts w:eastAsia="Arial"/>
          <w:sz w:val="22"/>
          <w:lang w:eastAsia="ar-SA"/>
        </w:rPr>
      </w:pPr>
      <w:r w:rsidRPr="00BC2665">
        <w:rPr>
          <w:rFonts w:eastAsia="Arial"/>
          <w:sz w:val="22"/>
          <w:lang w:eastAsia="ar-SA"/>
        </w:rPr>
        <w:t>_____________________________________                          _________________________________</w:t>
      </w:r>
    </w:p>
    <w:p w:rsidR="00BE1692" w:rsidRPr="00BC2665" w:rsidRDefault="00AD52DD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(Подпись субъекта персональных данных / </w:t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</w:r>
      <w:r w:rsidRPr="00BC2665">
        <w:rPr>
          <w:rFonts w:eastAsia="Arial"/>
          <w:sz w:val="20"/>
          <w:szCs w:val="20"/>
          <w:lang w:eastAsia="ar-SA"/>
        </w:rPr>
        <w:tab/>
        <w:t xml:space="preserve">  (Ф.И.О. и должность подписавшего*)</w:t>
      </w:r>
    </w:p>
    <w:p w:rsidR="00BE1692" w:rsidRPr="00BC2665" w:rsidRDefault="00AD52DD" w:rsidP="00BE1692">
      <w:pPr>
        <w:widowControl w:val="0"/>
        <w:contextualSpacing/>
        <w:jc w:val="both"/>
        <w:rPr>
          <w:rFonts w:eastAsia="Arial"/>
          <w:sz w:val="20"/>
          <w:szCs w:val="20"/>
          <w:lang w:eastAsia="ar-SA"/>
        </w:rPr>
      </w:pPr>
      <w:r w:rsidRPr="00BC2665">
        <w:rPr>
          <w:rFonts w:eastAsia="Arial"/>
          <w:sz w:val="20"/>
          <w:szCs w:val="20"/>
          <w:lang w:eastAsia="ar-SA"/>
        </w:rPr>
        <w:t xml:space="preserve">        уполномоченного представителя)</w:t>
      </w:r>
    </w:p>
    <w:p w:rsidR="00BE1692" w:rsidRPr="00BC2665" w:rsidRDefault="00BE1692" w:rsidP="00BE1692">
      <w:pPr>
        <w:widowControl w:val="0"/>
        <w:rPr>
          <w:rFonts w:eastAsia="Arial"/>
          <w:sz w:val="20"/>
          <w:szCs w:val="20"/>
          <w:lang w:eastAsia="ar-SA"/>
        </w:rPr>
      </w:pPr>
    </w:p>
    <w:p w:rsidR="00BE1692" w:rsidRPr="00BC2665" w:rsidRDefault="00AD52DD" w:rsidP="00BE1692">
      <w:pPr>
        <w:widowControl w:val="0"/>
        <w:rPr>
          <w:rFonts w:eastAsia="Arial"/>
          <w:b/>
          <w:sz w:val="20"/>
          <w:szCs w:val="20"/>
          <w:lang w:eastAsia="ar-SA"/>
        </w:rPr>
      </w:pPr>
      <w:r w:rsidRPr="00BC2665">
        <w:rPr>
          <w:rFonts w:eastAsia="Arial"/>
          <w:b/>
          <w:sz w:val="20"/>
          <w:szCs w:val="20"/>
          <w:lang w:eastAsia="ar-SA"/>
        </w:rPr>
        <w:lastRenderedPageBreak/>
        <w:t>М.П.</w:t>
      </w:r>
    </w:p>
    <w:p w:rsidR="00BE1692" w:rsidRPr="00BC2665" w:rsidRDefault="00AD52DD" w:rsidP="00BE1692">
      <w:pPr>
        <w:tabs>
          <w:tab w:val="left" w:pos="851"/>
        </w:tabs>
        <w:jc w:val="both"/>
        <w:rPr>
          <w:sz w:val="20"/>
        </w:rPr>
      </w:pPr>
      <w:r w:rsidRPr="00BC2665">
        <w:rPr>
          <w:sz w:val="20"/>
        </w:rPr>
        <w:t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</w:t>
      </w:r>
      <w:r w:rsidRPr="00BC2665">
        <w:rPr>
          <w:sz w:val="20"/>
        </w:rPr>
        <w:t>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</w:t>
      </w:r>
      <w:r w:rsidRPr="00BC2665">
        <w:rPr>
          <w:sz w:val="20"/>
        </w:rPr>
        <w:t xml:space="preserve">едставителя (при получении согласия от представителя субъекта персональных данных). </w:t>
      </w:r>
    </w:p>
    <w:p w:rsidR="00BE1692" w:rsidRPr="00BC2665" w:rsidRDefault="00AD52DD" w:rsidP="00BE1692">
      <w:pPr>
        <w:tabs>
          <w:tab w:val="left" w:pos="6564"/>
        </w:tabs>
        <w:jc w:val="both"/>
        <w:rPr>
          <w:sz w:val="20"/>
        </w:rPr>
      </w:pPr>
      <w:r w:rsidRPr="00BC2665">
        <w:rPr>
          <w:sz w:val="20"/>
        </w:rPr>
        <w:t>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</w:t>
      </w:r>
      <w:r w:rsidRPr="00BC2665">
        <w:rPr>
          <w:sz w:val="20"/>
        </w:rPr>
        <w:t xml:space="preserve"> и информации о руководителе, собственниках (участниках, учредителях, акционерах) и бенефициарах исключает ответственность ПАО «Россети»,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», ДЗО «</w:t>
      </w:r>
      <w:r w:rsidRPr="00BC2665">
        <w:rPr>
          <w:sz w:val="20"/>
          <w:szCs w:val="20"/>
        </w:rPr>
        <w:t>Россети Московский регион</w:t>
      </w:r>
      <w:r w:rsidRPr="00BC2665">
        <w:rPr>
          <w:sz w:val="20"/>
        </w:rPr>
        <w:t>» перед руководителем, собственником (участником, учредител</w:t>
      </w:r>
      <w:r w:rsidRPr="00BC2665">
        <w:rPr>
          <w:sz w:val="20"/>
        </w:rPr>
        <w:t>ем, акционером), а также бенефициаром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</w:t>
      </w:r>
      <w:r w:rsidRPr="00BC2665">
        <w:rPr>
          <w:sz w:val="20"/>
        </w:rPr>
        <w:t>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участник закупки (потенциальный контрагент) / контрагент получил у руководителя, своих бенефициаров и б</w:t>
      </w:r>
      <w:r w:rsidRPr="00BC2665">
        <w:rPr>
          <w:sz w:val="20"/>
        </w:rPr>
        <w:t>енефициаров третьих лиц, привлеченных контрагентом к исполнению своих обязательств по договору согласие на представление (обработку) ПАО «Россети»,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>, ДЗО «</w:t>
      </w:r>
      <w:r w:rsidRPr="00BC2665">
        <w:rPr>
          <w:sz w:val="20"/>
          <w:szCs w:val="20"/>
        </w:rPr>
        <w:t>Россети Московский регион»</w:t>
      </w:r>
      <w:r w:rsidRPr="00BC2665">
        <w:rPr>
          <w:sz w:val="20"/>
        </w:rPr>
        <w:t xml:space="preserve"> и в уполномоченные государственные органы указа</w:t>
      </w:r>
      <w:r w:rsidRPr="00BC2665">
        <w:rPr>
          <w:sz w:val="20"/>
        </w:rPr>
        <w:t>нных сведений.</w:t>
      </w:r>
    </w:p>
    <w:p w:rsidR="00986510" w:rsidRPr="00BC2665" w:rsidRDefault="00AD52DD" w:rsidP="00986510">
      <w:pPr>
        <w:jc w:val="right"/>
      </w:pPr>
      <w:r w:rsidRPr="00BC2665">
        <w:rPr>
          <w:sz w:val="20"/>
        </w:rPr>
        <w:br w:type="page"/>
      </w:r>
      <w:r w:rsidRPr="00BC2665">
        <w:lastRenderedPageBreak/>
        <w:t>Приложение № ___ к Заявке на участие</w:t>
      </w:r>
    </w:p>
    <w:p w:rsidR="00986510" w:rsidRPr="00BC2665" w:rsidRDefault="00AD52DD" w:rsidP="00986510">
      <w:pPr>
        <w:tabs>
          <w:tab w:val="left" w:pos="6564"/>
        </w:tabs>
        <w:jc w:val="right"/>
        <w:rPr>
          <w:sz w:val="20"/>
        </w:rPr>
      </w:pPr>
      <w:r w:rsidRPr="00BC2665">
        <w:t>от «____»______________ г. №_______</w:t>
      </w: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AD52DD" w:rsidP="00986510">
      <w:pPr>
        <w:pStyle w:val="aff4"/>
        <w:spacing w:before="40" w:line="240" w:lineRule="auto"/>
        <w:jc w:val="center"/>
        <w:outlineLvl w:val="1"/>
        <w:rPr>
          <w:b/>
          <w:bCs/>
          <w:szCs w:val="28"/>
          <w:lang w:eastAsia="ar-SA"/>
        </w:rPr>
      </w:pPr>
      <w:r w:rsidRPr="00BC2665">
        <w:rPr>
          <w:b/>
        </w:rPr>
        <w:t xml:space="preserve">ФОРМА </w:t>
      </w:r>
      <w:r>
        <w:rPr>
          <w:b/>
        </w:rPr>
        <w:t>4</w:t>
      </w:r>
      <w:r w:rsidRPr="00BC2665">
        <w:rPr>
          <w:b/>
        </w:rPr>
        <w:t xml:space="preserve"> </w:t>
      </w:r>
      <w:bookmarkStart w:id="50" w:name="_Toc307936278"/>
      <w:bookmarkStart w:id="51" w:name="_Toc369104626"/>
      <w:bookmarkStart w:id="52" w:name="_Toc369600127"/>
      <w:bookmarkStart w:id="53" w:name="_Toc369600283"/>
      <w:bookmarkStart w:id="54" w:name="_Toc369602011"/>
      <w:bookmarkStart w:id="55" w:name="_Toc369605839"/>
      <w:bookmarkStart w:id="56" w:name="_Toc498598646"/>
      <w:r w:rsidRPr="00BC2665">
        <w:rPr>
          <w:b/>
          <w:bCs/>
          <w:szCs w:val="28"/>
          <w:lang w:eastAsia="ar-SA"/>
        </w:rPr>
        <w:t>СПРАВКА</w:t>
      </w:r>
      <w:bookmarkEnd w:id="50"/>
      <w:r w:rsidRPr="00BC2665">
        <w:rPr>
          <w:b/>
          <w:bCs/>
          <w:szCs w:val="28"/>
          <w:lang w:eastAsia="ar-SA"/>
        </w:rPr>
        <w:t xml:space="preserve"> </w:t>
      </w:r>
      <w:bookmarkStart w:id="57" w:name="_Toc307936279"/>
      <w:r w:rsidRPr="00BC2665">
        <w:rPr>
          <w:b/>
          <w:bCs/>
          <w:szCs w:val="28"/>
          <w:lang w:eastAsia="ar-SA"/>
        </w:rPr>
        <w:t>О НАЛИЧИИ У УЧАСТНИКА ЗАКУПКИ СВЯЗЕЙ, НОСЯЩИХ ХАРАКТЕР АФФИЛИРОВАННОСТИ С СОТРУДНИКАМИ ЗАКАЗЧИКА ИЛИ ОРГАНИЗАТОРА ЗАКУПКИ</w:t>
      </w:r>
      <w:bookmarkEnd w:id="51"/>
      <w:bookmarkEnd w:id="52"/>
      <w:bookmarkEnd w:id="53"/>
      <w:bookmarkEnd w:id="54"/>
      <w:bookmarkEnd w:id="55"/>
      <w:bookmarkEnd w:id="56"/>
      <w:r w:rsidRPr="00BC2665">
        <w:rPr>
          <w:b/>
          <w:bCs/>
          <w:szCs w:val="28"/>
          <w:lang w:eastAsia="ar-SA"/>
        </w:rPr>
        <w:t xml:space="preserve"> </w:t>
      </w:r>
      <w:bookmarkEnd w:id="57"/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986510" w:rsidP="00986510">
      <w:pPr>
        <w:keepNext/>
        <w:keepLines/>
        <w:suppressAutoHyphens/>
        <w:ind w:firstLine="567"/>
        <w:jc w:val="both"/>
        <w:rPr>
          <w:bCs/>
          <w:lang w:eastAsia="ar-SA"/>
        </w:rPr>
      </w:pPr>
    </w:p>
    <w:p w:rsidR="00986510" w:rsidRPr="00BC2665" w:rsidRDefault="00AD52DD" w:rsidP="00986510">
      <w:pPr>
        <w:keepNext/>
        <w:keepLines/>
        <w:tabs>
          <w:tab w:val="left" w:pos="1080"/>
        </w:tabs>
        <w:suppressAutoHyphens/>
        <w:jc w:val="center"/>
        <w:rPr>
          <w:b/>
          <w:bCs/>
          <w:lang w:eastAsia="ar-SA"/>
        </w:rPr>
      </w:pPr>
      <w:r w:rsidRPr="00BC2665">
        <w:rPr>
          <w:b/>
          <w:bCs/>
          <w:lang w:eastAsia="ar-SA"/>
        </w:rPr>
        <w:t>Уважаемые господа!</w:t>
      </w:r>
    </w:p>
    <w:p w:rsidR="00986510" w:rsidRPr="00BC2665" w:rsidRDefault="00AD52DD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 xml:space="preserve">При рассмотрении нашего предложения просим учесть следующие сведения о наличии у </w:t>
      </w:r>
      <w:r w:rsidRPr="00BC2665">
        <w:rPr>
          <w:i/>
          <w:sz w:val="22"/>
          <w:szCs w:val="22"/>
        </w:rPr>
        <w:t>[указывается наименование Участника закупки]</w:t>
      </w:r>
      <w:r w:rsidRPr="00BC2665">
        <w:rPr>
          <w:bCs/>
          <w:lang w:eastAsia="ar-SA"/>
        </w:rPr>
        <w:t xml:space="preserve"> связей, носящих характер аффилированности с лицами, являющимися </w:t>
      </w:r>
      <w:r w:rsidRPr="00BC2665">
        <w:rPr>
          <w:bCs/>
          <w:i/>
          <w:lang w:eastAsia="ar-SA"/>
        </w:rPr>
        <w:t>[</w:t>
      </w:r>
      <w:r w:rsidRPr="00BC2665">
        <w:rPr>
          <w:i/>
          <w:sz w:val="22"/>
          <w:szCs w:val="22"/>
        </w:rPr>
        <w:t>указывается кем являются эти лица, пример: учредители, сотрудники</w:t>
      </w:r>
      <w:r w:rsidRPr="00BC2665">
        <w:rPr>
          <w:i/>
          <w:sz w:val="22"/>
          <w:szCs w:val="22"/>
        </w:rPr>
        <w:t>, и т.д.]</w:t>
      </w:r>
      <w:r w:rsidRPr="00BC2665">
        <w:rPr>
          <w:bCs/>
          <w:lang w:eastAsia="ar-SA"/>
        </w:rPr>
        <w:t xml:space="preserve"> Заказчика </w:t>
      </w:r>
      <w:r w:rsidRPr="00BC2665">
        <w:rPr>
          <w:i/>
          <w:sz w:val="22"/>
          <w:szCs w:val="22"/>
        </w:rPr>
        <w:t>[и/или Организатора закупки]</w:t>
      </w:r>
      <w:r w:rsidRPr="00BC2665">
        <w:rPr>
          <w:bCs/>
          <w:lang w:eastAsia="ar-SA"/>
        </w:rPr>
        <w:t>, а именно:</w:t>
      </w:r>
    </w:p>
    <w:p w:rsidR="00986510" w:rsidRPr="00BC2665" w:rsidRDefault="00AD52DD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 его место работы, должность;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AD52DD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Cs/>
          <w:lang w:eastAsia="ar-SA"/>
        </w:rPr>
      </w:pPr>
      <w:r w:rsidRPr="00BC2665">
        <w:rPr>
          <w:bCs/>
          <w:lang w:eastAsia="ar-SA"/>
        </w:rPr>
        <w:t>{указывается Ф.И.О. лица,</w:t>
      </w:r>
      <w:r w:rsidRPr="00BC2665">
        <w:rPr>
          <w:bCs/>
          <w:lang w:eastAsia="ar-SA"/>
        </w:rPr>
        <w:t xml:space="preserve"> его должность, кратко описывается почему связи между данным лицом и Участником закупки могут быть расценены как аффилированность};</w:t>
      </w:r>
    </w:p>
    <w:p w:rsidR="00986510" w:rsidRPr="00BC2665" w:rsidRDefault="00986510" w:rsidP="00986510">
      <w:pPr>
        <w:keepNext/>
        <w:keepLines/>
        <w:tabs>
          <w:tab w:val="left" w:pos="1080"/>
        </w:tabs>
        <w:suppressAutoHyphens/>
        <w:ind w:firstLine="540"/>
        <w:jc w:val="both"/>
        <w:rPr>
          <w:b/>
          <w:bCs/>
          <w:lang w:eastAsia="ar-SA"/>
        </w:rPr>
      </w:pPr>
    </w:p>
    <w:p w:rsidR="00986510" w:rsidRPr="00BC2665" w:rsidRDefault="00986510" w:rsidP="00986510"/>
    <w:p w:rsidR="00986510" w:rsidRPr="00BC2665" w:rsidRDefault="00986510" w:rsidP="00986510"/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73"/>
        <w:gridCol w:w="1108"/>
        <w:gridCol w:w="4691"/>
      </w:tblGrid>
      <w:tr w:rsidR="00AA2FDF" w:rsidTr="009728A3">
        <w:tc>
          <w:tcPr>
            <w:tcW w:w="396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  <w:tc>
          <w:tcPr>
            <w:tcW w:w="1143" w:type="dxa"/>
          </w:tcPr>
          <w:p w:rsidR="00986510" w:rsidRPr="00BC2665" w:rsidRDefault="00986510" w:rsidP="009728A3"/>
        </w:tc>
        <w:tc>
          <w:tcPr>
            <w:tcW w:w="4820" w:type="dxa"/>
            <w:tcBorders>
              <w:bottom w:val="single" w:sz="4" w:space="0" w:color="auto"/>
            </w:tcBorders>
          </w:tcPr>
          <w:p w:rsidR="00986510" w:rsidRPr="00BC2665" w:rsidRDefault="00986510" w:rsidP="009728A3"/>
        </w:tc>
      </w:tr>
      <w:tr w:rsidR="00AA2FDF" w:rsidTr="009728A3">
        <w:tc>
          <w:tcPr>
            <w:tcW w:w="3960" w:type="dxa"/>
            <w:tcBorders>
              <w:top w:val="single" w:sz="4" w:space="0" w:color="auto"/>
            </w:tcBorders>
          </w:tcPr>
          <w:p w:rsidR="00986510" w:rsidRPr="00BC2665" w:rsidRDefault="00AD52DD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143" w:type="dxa"/>
          </w:tcPr>
          <w:p w:rsidR="00986510" w:rsidRPr="00BC2665" w:rsidRDefault="00986510" w:rsidP="009728A3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86510" w:rsidRPr="00BC2665" w:rsidRDefault="00AD52DD" w:rsidP="009728A3">
            <w:pPr>
              <w:jc w:val="center"/>
              <w:rPr>
                <w:i/>
                <w:sz w:val="20"/>
                <w:szCs w:val="20"/>
              </w:rPr>
            </w:pPr>
            <w:r w:rsidRPr="00BC2665">
              <w:rPr>
                <w:i/>
                <w:sz w:val="20"/>
                <w:szCs w:val="20"/>
              </w:rPr>
              <w:t>(фамилия, имя, отчество подписавшего, должность)</w:t>
            </w:r>
          </w:p>
        </w:tc>
      </w:tr>
    </w:tbl>
    <w:p w:rsidR="00986510" w:rsidRPr="00BC2665" w:rsidRDefault="00986510" w:rsidP="00986510"/>
    <w:p w:rsidR="00986510" w:rsidRPr="00BC2665" w:rsidRDefault="00AD52DD" w:rsidP="00986510">
      <w:pPr>
        <w:rPr>
          <w:b/>
          <w:i/>
          <w:sz w:val="22"/>
          <w:szCs w:val="22"/>
        </w:rPr>
      </w:pPr>
      <w:r w:rsidRPr="00BC2665">
        <w:rPr>
          <w:b/>
          <w:i/>
          <w:sz w:val="22"/>
          <w:szCs w:val="22"/>
        </w:rPr>
        <w:t>М.П.</w:t>
      </w:r>
    </w:p>
    <w:p w:rsidR="00986510" w:rsidRPr="00BC2665" w:rsidRDefault="00AD52DD" w:rsidP="00986510">
      <w:pPr>
        <w:rPr>
          <w:b/>
          <w:bCs/>
          <w:i/>
          <w:sz w:val="20"/>
          <w:szCs w:val="20"/>
          <w:lang w:eastAsia="ar-SA"/>
        </w:rPr>
      </w:pPr>
      <w:r w:rsidRPr="00BC2665">
        <w:br w:type="page"/>
      </w:r>
      <w:r w:rsidRPr="00BC2665">
        <w:rPr>
          <w:b/>
          <w:bCs/>
          <w:i/>
          <w:sz w:val="20"/>
          <w:szCs w:val="20"/>
          <w:lang w:eastAsia="ar-SA"/>
        </w:rPr>
        <w:lastRenderedPageBreak/>
        <w:t xml:space="preserve">Инструкции по </w:t>
      </w:r>
      <w:r w:rsidRPr="00BC2665">
        <w:rPr>
          <w:b/>
          <w:bCs/>
          <w:i/>
          <w:sz w:val="20"/>
          <w:szCs w:val="20"/>
          <w:lang w:eastAsia="ar-SA"/>
        </w:rPr>
        <w:t>заполнению</w:t>
      </w:r>
    </w:p>
    <w:p w:rsidR="00986510" w:rsidRPr="00BC2665" w:rsidRDefault="00AD52DD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Данные инструкции не следует воспроизводить в документах, подготовленных Участником.</w:t>
      </w:r>
    </w:p>
    <w:p w:rsidR="00986510" w:rsidRPr="00BC2665" w:rsidRDefault="00AD52DD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:rsidR="00986510" w:rsidRPr="00BC2665" w:rsidRDefault="00AD52DD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 закупки, являющийся юридическим ли</w:t>
      </w:r>
      <w:r w:rsidRPr="00BC2665">
        <w:rPr>
          <w:bCs/>
          <w:sz w:val="20"/>
          <w:szCs w:val="20"/>
          <w:lang w:eastAsia="ar-SA"/>
        </w:rPr>
        <w:t>цом, должен указать свое полное наименование (с указанием организационно-правовой формы) и адрес место нахождения. Участник, являющийся физическим лицом, в том числе индивидуальный предприниматель, указывает полностью фамилию, имя, отчество, паспортные дан</w:t>
      </w:r>
      <w:r w:rsidRPr="00BC2665">
        <w:rPr>
          <w:bCs/>
          <w:sz w:val="20"/>
          <w:szCs w:val="20"/>
          <w:lang w:eastAsia="ar-SA"/>
        </w:rPr>
        <w:t>ные, адрес прописки (индивидуальный предприниматель – адрес регистрации).</w:t>
      </w:r>
    </w:p>
    <w:p w:rsidR="00986510" w:rsidRPr="00BC2665" w:rsidRDefault="00AD52DD" w:rsidP="00986510">
      <w:pPr>
        <w:keepNext/>
        <w:keepLines/>
        <w:numPr>
          <w:ilvl w:val="0"/>
          <w:numId w:val="16"/>
        </w:numPr>
        <w:tabs>
          <w:tab w:val="num" w:pos="1080"/>
        </w:tabs>
        <w:suppressAutoHyphens/>
        <w:ind w:left="0" w:firstLine="539"/>
        <w:jc w:val="both"/>
        <w:rPr>
          <w:bCs/>
          <w:sz w:val="20"/>
          <w:szCs w:val="20"/>
          <w:lang w:eastAsia="ar-SA"/>
        </w:rPr>
      </w:pPr>
      <w:r w:rsidRPr="00BC2665">
        <w:rPr>
          <w:bCs/>
          <w:sz w:val="20"/>
          <w:szCs w:val="20"/>
          <w:lang w:eastAsia="ar-SA"/>
        </w:rPr>
        <w:t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</w:t>
      </w:r>
      <w:r w:rsidRPr="00BC2665">
        <w:rPr>
          <w:bCs/>
          <w:sz w:val="20"/>
          <w:szCs w:val="20"/>
          <w:lang w:eastAsia="ar-SA"/>
        </w:rPr>
        <w:t xml:space="preserve">ю Участника закупки таких лиц нет, то в письме пишется фраза «При рассмотрении нашего предложения  просим учесть, что у </w:t>
      </w:r>
      <w:r w:rsidRPr="00BC2665">
        <w:rPr>
          <w:i/>
          <w:sz w:val="20"/>
          <w:szCs w:val="20"/>
        </w:rPr>
        <w:t>[указывается наименование Участника закупки]</w:t>
      </w:r>
      <w:r w:rsidRPr="00BC2665">
        <w:rPr>
          <w:bCs/>
          <w:sz w:val="20"/>
          <w:szCs w:val="20"/>
          <w:lang w:eastAsia="ar-SA"/>
        </w:rPr>
        <w:t xml:space="preserve"> НЕТ связей, которые могут быть признаны носящими характер аффилированности с лицами так или</w:t>
      </w:r>
      <w:r w:rsidRPr="00BC2665">
        <w:rPr>
          <w:bCs/>
          <w:sz w:val="20"/>
          <w:szCs w:val="20"/>
          <w:lang w:eastAsia="ar-SA"/>
        </w:rPr>
        <w:t xml:space="preserve"> иначе связанными с Заказчиком, Организатором закупки.</w:t>
      </w:r>
    </w:p>
    <w:p w:rsidR="00986510" w:rsidRPr="00BC2665" w:rsidRDefault="00AD52DD" w:rsidP="00986510">
      <w:pPr>
        <w:tabs>
          <w:tab w:val="left" w:pos="851"/>
          <w:tab w:val="left" w:pos="993"/>
        </w:tabs>
        <w:ind w:firstLine="539"/>
        <w:jc w:val="both"/>
        <w:rPr>
          <w:bCs/>
          <w:sz w:val="20"/>
          <w:szCs w:val="20"/>
        </w:rPr>
      </w:pPr>
      <w:r w:rsidRPr="00BC2665">
        <w:rPr>
          <w:bCs/>
          <w:sz w:val="20"/>
          <w:szCs w:val="20"/>
          <w:lang w:eastAsia="ar-SA"/>
        </w:rPr>
        <w:t>При составлении данного письма Участник закупки должен учесть, что сокрытие любой информации о наличии связей, носящих характер аффилированности между Участником закупки и любыми лицам так или иначе св</w:t>
      </w:r>
      <w:r w:rsidRPr="00BC2665">
        <w:rPr>
          <w:bCs/>
          <w:sz w:val="20"/>
          <w:szCs w:val="20"/>
          <w:lang w:eastAsia="ar-SA"/>
        </w:rPr>
        <w:t>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предложения такого Участника.</w:t>
      </w:r>
    </w:p>
    <w:p w:rsidR="00986510" w:rsidRPr="00BC2665" w:rsidRDefault="00AD52DD" w:rsidP="00986510">
      <w:pPr>
        <w:jc w:val="right"/>
        <w:rPr>
          <w:b/>
          <w:i/>
          <w:sz w:val="20"/>
          <w:szCs w:val="20"/>
        </w:rPr>
      </w:pPr>
      <w:r w:rsidRPr="00BC2665">
        <w:rPr>
          <w:b/>
          <w:i/>
          <w:sz w:val="20"/>
          <w:szCs w:val="20"/>
        </w:rPr>
        <w:t xml:space="preserve"> </w:t>
      </w:r>
    </w:p>
    <w:p w:rsidR="00986510" w:rsidRPr="00BC2665" w:rsidRDefault="00986510" w:rsidP="00986510">
      <w:pPr>
        <w:ind w:firstLine="567"/>
        <w:rPr>
          <w:sz w:val="20"/>
          <w:szCs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Pr="00BC2665" w:rsidRDefault="00986510" w:rsidP="00986510">
      <w:pPr>
        <w:tabs>
          <w:tab w:val="left" w:pos="6564"/>
        </w:tabs>
        <w:jc w:val="both"/>
        <w:rPr>
          <w:sz w:val="20"/>
        </w:rPr>
      </w:pPr>
    </w:p>
    <w:p w:rsidR="00986510" w:rsidRDefault="00AD52DD" w:rsidP="000320EF">
      <w:pPr>
        <w:rPr>
          <w:b/>
          <w:sz w:val="20"/>
        </w:rPr>
      </w:pPr>
      <w:r w:rsidRPr="00BC2665">
        <w:rPr>
          <w:sz w:val="20"/>
        </w:rPr>
        <w:br w:type="page"/>
      </w:r>
      <w:r w:rsidRPr="00BC2665">
        <w:rPr>
          <w:sz w:val="20"/>
        </w:rPr>
        <w:lastRenderedPageBreak/>
        <w:t xml:space="preserve">                                                                                                           </w:t>
      </w:r>
    </w:p>
    <w:p w:rsidR="00986510" w:rsidRPr="00FB684F" w:rsidRDefault="00AD52DD" w:rsidP="00986510">
      <w:pPr>
        <w:tabs>
          <w:tab w:val="left" w:pos="6564"/>
        </w:tabs>
        <w:jc w:val="right"/>
        <w:rPr>
          <w:snapToGrid w:val="0"/>
        </w:rPr>
      </w:pPr>
      <w:r w:rsidRPr="00897080">
        <w:rPr>
          <w:b/>
          <w:sz w:val="20"/>
        </w:rPr>
        <w:t xml:space="preserve"> </w:t>
      </w:r>
      <w:r w:rsidRPr="00FB684F">
        <w:t>Приложение №1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AD52DD" w:rsidP="00986510">
      <w:pPr>
        <w:tabs>
          <w:tab w:val="left" w:pos="142"/>
          <w:tab w:val="center" w:pos="567"/>
          <w:tab w:val="left" w:pos="3686"/>
        </w:tabs>
        <w:jc w:val="center"/>
        <w:rPr>
          <w:rStyle w:val="11"/>
          <w:caps/>
          <w:sz w:val="24"/>
          <w:szCs w:val="24"/>
        </w:rPr>
      </w:pPr>
      <w:r w:rsidRPr="00FB684F">
        <w:rPr>
          <w:rStyle w:val="11"/>
          <w:caps/>
          <w:sz w:val="24"/>
          <w:szCs w:val="24"/>
        </w:rPr>
        <w:t>6. ТЕХНИЧЕСКОЕ ЗАДАНИЕ</w:t>
      </w:r>
    </w:p>
    <w:p w:rsidR="00986510" w:rsidRPr="00BC2665" w:rsidRDefault="00986510" w:rsidP="00986510"/>
    <w:p w:rsidR="00986510" w:rsidRDefault="00AD52DD" w:rsidP="00986510">
      <w:pPr>
        <w:pStyle w:val="aff4"/>
        <w:spacing w:before="0" w:line="240" w:lineRule="auto"/>
        <w:ind w:firstLine="567"/>
        <w:rPr>
          <w:sz w:val="24"/>
        </w:rPr>
      </w:pPr>
      <w:r w:rsidRPr="001E513F">
        <w:rPr>
          <w:sz w:val="24"/>
          <w:highlight w:val="yellow"/>
        </w:rPr>
        <w:t xml:space="preserve">Указываются требования к продукции, выполнению работ, оказанию услуг, а также к участникам </w:t>
      </w:r>
      <w:r w:rsidRPr="001E513F">
        <w:rPr>
          <w:sz w:val="24"/>
          <w:highlight w:val="yellow"/>
        </w:rPr>
        <w:t>закупки.</w:t>
      </w:r>
    </w:p>
    <w:p w:rsidR="00986510" w:rsidRPr="001E513F" w:rsidRDefault="00AD52DD" w:rsidP="00986510">
      <w:pPr>
        <w:pStyle w:val="afe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</w:t>
      </w:r>
      <w:r w:rsidRPr="001E513F">
        <w:rPr>
          <w:sz w:val="24"/>
          <w:szCs w:val="24"/>
          <w:highlight w:val="yellow"/>
        </w:rPr>
        <w:t>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</w:t>
      </w:r>
      <w:r w:rsidRPr="001E513F">
        <w:rPr>
          <w:sz w:val="24"/>
          <w:szCs w:val="24"/>
          <w:highlight w:val="yellow"/>
        </w:rPr>
        <w:t>12.2024 № 1875</w:t>
      </w:r>
      <w:r w:rsidRPr="00DF5B09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инициатор закупки</w:t>
      </w:r>
      <w:r w:rsidRPr="001E513F">
        <w:rPr>
          <w:sz w:val="24"/>
          <w:szCs w:val="24"/>
          <w:highlight w:val="yellow"/>
        </w:rPr>
        <w:t xml:space="preserve"> указывает применение </w:t>
      </w:r>
      <w:r>
        <w:rPr>
          <w:sz w:val="24"/>
          <w:szCs w:val="24"/>
          <w:highlight w:val="yellow"/>
        </w:rPr>
        <w:t xml:space="preserve">одной из </w:t>
      </w:r>
      <w:r w:rsidRPr="001E513F">
        <w:rPr>
          <w:sz w:val="24"/>
          <w:szCs w:val="24"/>
          <w:highlight w:val="yellow"/>
        </w:rPr>
        <w:t>мер, устанавливающих:</w:t>
      </w:r>
    </w:p>
    <w:p w:rsidR="00986510" w:rsidRPr="001E513F" w:rsidRDefault="00AD52DD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</w:t>
      </w:r>
      <w:r w:rsidRPr="001E513F">
        <w:rPr>
          <w:sz w:val="24"/>
          <w:szCs w:val="24"/>
          <w:highlight w:val="yellow"/>
        </w:rPr>
        <w:t>ветственно выполняемых, оказываемых иностранными лицами;</w:t>
      </w:r>
    </w:p>
    <w:p w:rsidR="00986510" w:rsidRPr="001E513F" w:rsidRDefault="00AD52DD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  <w:highlight w:val="yellow"/>
        </w:rPr>
      </w:pPr>
      <w:r w:rsidRPr="001E513F">
        <w:rPr>
          <w:sz w:val="24"/>
          <w:szCs w:val="24"/>
          <w:highlight w:val="yellow"/>
        </w:rPr>
        <w:t>б)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</w:t>
      </w:r>
      <w:r w:rsidRPr="001E513F">
        <w:rPr>
          <w:sz w:val="24"/>
          <w:szCs w:val="24"/>
          <w:highlight w:val="yellow"/>
        </w:rPr>
        <w:t xml:space="preserve"> оказываемых иностранными лицами, в том числе минимальную обязательную долю закупок товаров российского происхождения;</w:t>
      </w:r>
    </w:p>
    <w:p w:rsidR="00986510" w:rsidRDefault="00AD52DD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1E513F">
        <w:rPr>
          <w:sz w:val="24"/>
          <w:szCs w:val="24"/>
          <w:highlight w:val="yellow"/>
        </w:rPr>
        <w:t>в) преимущество в отношении товаров российского происхождения (в том числе поставляемых при выполнении закупаемых работ, оказании закупае</w:t>
      </w:r>
      <w:r w:rsidRPr="001E513F">
        <w:rPr>
          <w:sz w:val="24"/>
          <w:szCs w:val="24"/>
          <w:highlight w:val="yellow"/>
        </w:rPr>
        <w:t>мых услуг), работ, услуг, соответственно выполняемых, оказываемых российскими лицами.</w:t>
      </w:r>
    </w:p>
    <w:p w:rsidR="00986510" w:rsidRPr="00AB5645" w:rsidRDefault="00AD52DD" w:rsidP="00986510">
      <w:pPr>
        <w:pStyle w:val="afd"/>
        <w:tabs>
          <w:tab w:val="clear" w:pos="1134"/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  <w:highlight w:val="yellow"/>
        </w:rPr>
        <w:t>П</w:t>
      </w:r>
      <w:r w:rsidRPr="00AB5645">
        <w:rPr>
          <w:sz w:val="24"/>
          <w:szCs w:val="24"/>
          <w:highlight w:val="yellow"/>
        </w:rPr>
        <w:t>ри поставке ТМЦ примене</w:t>
      </w:r>
      <w:r>
        <w:rPr>
          <w:sz w:val="24"/>
          <w:szCs w:val="24"/>
          <w:highlight w:val="yellow"/>
        </w:rPr>
        <w:t>ние</w:t>
      </w:r>
      <w:r w:rsidRPr="00AB5645">
        <w:rPr>
          <w:sz w:val="24"/>
          <w:szCs w:val="24"/>
          <w:highlight w:val="yellow"/>
        </w:rPr>
        <w:t xml:space="preserve"> национального режима закупок товаров российского происхождения, предусмотренного Постановлением Правительства Российской Федерации от 23.12.20</w:t>
      </w:r>
      <w:r w:rsidRPr="00AB5645">
        <w:rPr>
          <w:sz w:val="24"/>
          <w:szCs w:val="24"/>
          <w:highlight w:val="yellow"/>
        </w:rPr>
        <w:t>24 № 1875, отражается в Спецификации на поставку ТМЦ в соответствии с инструкцией по ее заполнению</w:t>
      </w:r>
      <w:r>
        <w:rPr>
          <w:sz w:val="24"/>
          <w:szCs w:val="24"/>
          <w:highlight w:val="yellow"/>
        </w:rPr>
        <w:t>.</w:t>
      </w:r>
      <w:r w:rsidRPr="00AB5645">
        <w:rPr>
          <w:sz w:val="24"/>
          <w:szCs w:val="24"/>
          <w:highlight w:val="yellow"/>
        </w:rPr>
        <w:t xml:space="preserve"> </w:t>
      </w:r>
    </w:p>
    <w:p w:rsidR="00986510" w:rsidRPr="001E513F" w:rsidRDefault="00986510" w:rsidP="00986510">
      <w:pPr>
        <w:pStyle w:val="affd"/>
        <w:rPr>
          <w:sz w:val="24"/>
          <w:lang w:val="ru-RU"/>
        </w:rPr>
      </w:pPr>
    </w:p>
    <w:p w:rsidR="00986510" w:rsidRPr="00BC2665" w:rsidRDefault="00986510" w:rsidP="00986510">
      <w:pPr>
        <w:pStyle w:val="aff4"/>
        <w:spacing w:before="0" w:line="240" w:lineRule="auto"/>
        <w:ind w:firstLine="567"/>
        <w:rPr>
          <w:sz w:val="24"/>
        </w:rPr>
      </w:pPr>
    </w:p>
    <w:p w:rsidR="00986510" w:rsidRPr="00BC2665" w:rsidRDefault="00986510" w:rsidP="00986510"/>
    <w:p w:rsidR="00986510" w:rsidRPr="00FB684F" w:rsidRDefault="00AD52DD" w:rsidP="00986510">
      <w:pPr>
        <w:tabs>
          <w:tab w:val="left" w:pos="142"/>
          <w:tab w:val="center" w:pos="567"/>
          <w:tab w:val="left" w:pos="3686"/>
        </w:tabs>
        <w:jc w:val="right"/>
        <w:rPr>
          <w:rStyle w:val="11"/>
          <w:rFonts w:cs="Times New Roman"/>
          <w:caps/>
          <w:sz w:val="24"/>
          <w:szCs w:val="24"/>
        </w:rPr>
      </w:pPr>
      <w:r w:rsidRPr="00BC2665">
        <w:rPr>
          <w:rStyle w:val="11"/>
          <w:caps/>
          <w:sz w:val="24"/>
          <w:szCs w:val="24"/>
        </w:rPr>
        <w:br w:type="page"/>
      </w:r>
      <w:bookmarkStart w:id="58" w:name="_Toc166101238"/>
      <w:bookmarkStart w:id="59" w:name="_Toc5958832"/>
      <w:bookmarkEnd w:id="58"/>
      <w:r w:rsidRPr="00FB684F">
        <w:lastRenderedPageBreak/>
        <w:t>Приложение №2 к Приглашению</w:t>
      </w:r>
    </w:p>
    <w:p w:rsidR="00986510" w:rsidRPr="00BC2665" w:rsidRDefault="00986510" w:rsidP="00986510">
      <w:pPr>
        <w:tabs>
          <w:tab w:val="left" w:pos="142"/>
          <w:tab w:val="center" w:pos="567"/>
          <w:tab w:val="left" w:pos="3686"/>
        </w:tabs>
        <w:rPr>
          <w:rStyle w:val="11"/>
          <w:b w:val="0"/>
          <w:caps/>
          <w:sz w:val="24"/>
          <w:szCs w:val="24"/>
        </w:rPr>
      </w:pPr>
    </w:p>
    <w:p w:rsidR="00986510" w:rsidRPr="00FB684F" w:rsidRDefault="00AD52DD" w:rsidP="00986510">
      <w:pPr>
        <w:tabs>
          <w:tab w:val="left" w:pos="142"/>
          <w:tab w:val="center" w:pos="567"/>
          <w:tab w:val="left" w:pos="3686"/>
        </w:tabs>
        <w:jc w:val="center"/>
        <w:rPr>
          <w:b/>
        </w:rPr>
      </w:pPr>
      <w:r w:rsidRPr="00FB684F">
        <w:rPr>
          <w:rStyle w:val="11"/>
          <w:caps/>
          <w:sz w:val="24"/>
          <w:szCs w:val="24"/>
        </w:rPr>
        <w:t>7.</w:t>
      </w:r>
      <w:r w:rsidRPr="00FB684F">
        <w:rPr>
          <w:rStyle w:val="11"/>
          <w:b w:val="0"/>
          <w:caps/>
          <w:sz w:val="24"/>
          <w:szCs w:val="24"/>
        </w:rPr>
        <w:t xml:space="preserve"> </w:t>
      </w:r>
      <w:r w:rsidRPr="00FB684F">
        <w:rPr>
          <w:b/>
        </w:rPr>
        <w:t>ПРОЕКТ ДОГОВОРА</w:t>
      </w:r>
      <w:bookmarkEnd w:id="59"/>
    </w:p>
    <w:p w:rsidR="00986510" w:rsidRPr="00BC2665" w:rsidRDefault="00986510" w:rsidP="00986510"/>
    <w:p w:rsidR="00986510" w:rsidRPr="00BC2665" w:rsidRDefault="00AD52DD" w:rsidP="00986510">
      <w:pPr>
        <w:pStyle w:val="aff4"/>
        <w:spacing w:before="0" w:line="240" w:lineRule="auto"/>
        <w:ind w:firstLine="567"/>
        <w:rPr>
          <w:sz w:val="24"/>
        </w:rPr>
      </w:pPr>
      <w:r w:rsidRPr="00BC2665">
        <w:rPr>
          <w:sz w:val="24"/>
        </w:rPr>
        <w:t>Проект договора приведен в приложении № 2 к настоящему приглашению.</w:t>
      </w: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986510" w:rsidRPr="00BC2665" w:rsidRDefault="00986510" w:rsidP="00986510">
      <w:pPr>
        <w:tabs>
          <w:tab w:val="left" w:pos="142"/>
          <w:tab w:val="left" w:pos="851"/>
          <w:tab w:val="center" w:pos="1134"/>
        </w:tabs>
        <w:ind w:firstLine="567"/>
        <w:jc w:val="center"/>
        <w:rPr>
          <w:b/>
        </w:rPr>
      </w:pPr>
    </w:p>
    <w:p w:rsidR="00E32606" w:rsidRPr="00BC2665" w:rsidRDefault="00E32606" w:rsidP="00986510">
      <w:pPr>
        <w:jc w:val="right"/>
        <w:rPr>
          <w:b/>
        </w:rPr>
      </w:pPr>
    </w:p>
    <w:sectPr w:rsidR="00E32606" w:rsidRPr="00BC2665" w:rsidSect="00BE1692">
      <w:headerReference w:type="first" r:id="rId15"/>
      <w:pgSz w:w="11906" w:h="16838" w:code="9"/>
      <w:pgMar w:top="851" w:right="850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AD52DD">
      <w:r>
        <w:separator/>
      </w:r>
    </w:p>
  </w:endnote>
  <w:endnote w:type="continuationSeparator" w:id="0">
    <w:p w:rsidR="00000000" w:rsidRDefault="00AD5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Default="00AD52DD" w:rsidP="008E682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E1692" w:rsidRDefault="00BE1692" w:rsidP="008E6827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2FDF" w:rsidRDefault="00AD52DD">
    <w:pPr>
      <w:jc w:val="right"/>
    </w:pPr>
    <w:r>
      <w:rPr>
        <w:noProof/>
      </w:rPr>
      <w:drawing>
        <wp:inline distT="0" distB="0" distL="0" distR="0">
          <wp:extent cx="1143000" cy="314325"/>
          <wp:effectExtent l="0" t="0" r="0" b="0"/>
          <wp:docPr id="100002" name="SEDO-BARCODE-1414066409834--10280889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3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0" cy="314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41C" w:rsidRDefault="00AD52DD">
      <w:r>
        <w:separator/>
      </w:r>
    </w:p>
  </w:footnote>
  <w:footnote w:type="continuationSeparator" w:id="0">
    <w:p w:rsidR="003F441C" w:rsidRDefault="00AD52DD">
      <w:r>
        <w:continuationSeparator/>
      </w:r>
    </w:p>
  </w:footnote>
  <w:footnote w:id="1">
    <w:p w:rsidR="00BE1692" w:rsidRPr="002E23E4" w:rsidRDefault="00AD52DD" w:rsidP="00BE1692">
      <w:pPr>
        <w:pStyle w:val="affd"/>
      </w:pPr>
      <w:r>
        <w:rPr>
          <w:rStyle w:val="afff"/>
        </w:rPr>
        <w:footnoteRef/>
      </w:r>
      <w:r>
        <w:t xml:space="preserve"> </w:t>
      </w:r>
      <w:r w:rsidRPr="008C1808">
        <w:t xml:space="preserve">Приостановление </w:t>
      </w:r>
      <w:r w:rsidRPr="008C1808">
        <w:t>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BE1692" w:rsidRDefault="00AD52DD" w:rsidP="00BE1692">
      <w:pPr>
        <w:pStyle w:val="affd"/>
      </w:pPr>
      <w:r w:rsidRPr="00297D7D">
        <w:rPr>
          <w:rStyle w:val="afff"/>
        </w:rPr>
        <w:footnoteRef/>
      </w:r>
      <w:r w:rsidRPr="00297D7D">
        <w:t xml:space="preserve"> В случае, если выписка из Единого реестра сведений о членах само</w:t>
      </w:r>
      <w:r w:rsidRPr="00297D7D">
        <w:t>регулируемых организаций не представлена</w:t>
      </w:r>
      <w:r>
        <w:rPr>
          <w:lang w:val="ru-RU"/>
        </w:rPr>
        <w:t xml:space="preserve"> </w:t>
      </w:r>
      <w:r w:rsidRPr="00297D7D">
        <w:t>- эксперт проводит оценку на основании информации, размещенной в публичном источнике (на сайте Единого реестра).</w:t>
      </w:r>
    </w:p>
  </w:footnote>
  <w:footnote w:id="3">
    <w:p w:rsidR="00BE1692" w:rsidRPr="00F15A80" w:rsidRDefault="00AD52DD" w:rsidP="00BE1692">
      <w:pPr>
        <w:pStyle w:val="affd"/>
        <w:rPr>
          <w:lang w:val="ru-RU"/>
        </w:rPr>
      </w:pPr>
      <w:r>
        <w:rPr>
          <w:rStyle w:val="afff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4">
    <w:p w:rsidR="00BE1692" w:rsidRPr="00487F1B" w:rsidRDefault="00AD52DD" w:rsidP="00BE1692">
      <w:pPr>
        <w:pStyle w:val="affd"/>
        <w:rPr>
          <w:lang w:val="ru-RU"/>
        </w:rPr>
      </w:pPr>
      <w:r w:rsidRPr="00C6531D">
        <w:rPr>
          <w:rStyle w:val="afff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</w:t>
      </w:r>
      <w:r w:rsidRPr="00C6531D">
        <w:rPr>
          <w:highlight w:val="yellow"/>
        </w:rPr>
        <w:t xml:space="preserve">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</w:t>
      </w:r>
      <w:r w:rsidRPr="00C6531D">
        <w:rPr>
          <w:highlight w:val="yellow"/>
        </w:rPr>
        <w:t>до целого числа по математическим правилам.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692" w:rsidRPr="00BE1692" w:rsidRDefault="00BE1692" w:rsidP="00BE169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313" w:rsidRPr="00D82417" w:rsidRDefault="00803313" w:rsidP="00D8241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5610"/>
    <w:multiLevelType w:val="hybridMultilevel"/>
    <w:tmpl w:val="C8E4862E"/>
    <w:lvl w:ilvl="0" w:tplc="8D78A718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BA7E25A2" w:tentative="1">
      <w:start w:val="1"/>
      <w:numFmt w:val="lowerLetter"/>
      <w:lvlText w:val="%2."/>
      <w:lvlJc w:val="left"/>
      <w:pPr>
        <w:ind w:left="1440" w:hanging="360"/>
      </w:pPr>
    </w:lvl>
    <w:lvl w:ilvl="2" w:tplc="042C6826">
      <w:start w:val="1"/>
      <w:numFmt w:val="lowerRoman"/>
      <w:lvlText w:val="%3."/>
      <w:lvlJc w:val="right"/>
      <w:pPr>
        <w:ind w:left="2160" w:hanging="180"/>
      </w:pPr>
    </w:lvl>
    <w:lvl w:ilvl="3" w:tplc="FE9AFCDA" w:tentative="1">
      <w:start w:val="1"/>
      <w:numFmt w:val="decimal"/>
      <w:lvlText w:val="%4."/>
      <w:lvlJc w:val="left"/>
      <w:pPr>
        <w:ind w:left="2880" w:hanging="360"/>
      </w:pPr>
    </w:lvl>
    <w:lvl w:ilvl="4" w:tplc="BE2C15D6" w:tentative="1">
      <w:start w:val="1"/>
      <w:numFmt w:val="lowerLetter"/>
      <w:lvlText w:val="%5."/>
      <w:lvlJc w:val="left"/>
      <w:pPr>
        <w:ind w:left="3600" w:hanging="360"/>
      </w:pPr>
    </w:lvl>
    <w:lvl w:ilvl="5" w:tplc="F2DA378C" w:tentative="1">
      <w:start w:val="1"/>
      <w:numFmt w:val="lowerRoman"/>
      <w:lvlText w:val="%6."/>
      <w:lvlJc w:val="right"/>
      <w:pPr>
        <w:ind w:left="4320" w:hanging="180"/>
      </w:pPr>
    </w:lvl>
    <w:lvl w:ilvl="6" w:tplc="698A3640" w:tentative="1">
      <w:start w:val="1"/>
      <w:numFmt w:val="decimal"/>
      <w:lvlText w:val="%7."/>
      <w:lvlJc w:val="left"/>
      <w:pPr>
        <w:ind w:left="5040" w:hanging="360"/>
      </w:pPr>
    </w:lvl>
    <w:lvl w:ilvl="7" w:tplc="95EE68BE" w:tentative="1">
      <w:start w:val="1"/>
      <w:numFmt w:val="lowerLetter"/>
      <w:lvlText w:val="%8."/>
      <w:lvlJc w:val="left"/>
      <w:pPr>
        <w:ind w:left="5760" w:hanging="360"/>
      </w:pPr>
    </w:lvl>
    <w:lvl w:ilvl="8" w:tplc="A67A15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247C4"/>
    <w:multiLevelType w:val="hybridMultilevel"/>
    <w:tmpl w:val="CE481C7E"/>
    <w:lvl w:ilvl="0" w:tplc="F310653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89445A3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D487C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3F8FA3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32C864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062000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E2474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9F46BB9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FB697B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10622E3A"/>
    <w:multiLevelType w:val="multilevel"/>
    <w:tmpl w:val="72383F0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i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80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935896"/>
    <w:multiLevelType w:val="hybridMultilevel"/>
    <w:tmpl w:val="7CBE1B3A"/>
    <w:lvl w:ilvl="0" w:tplc="0F3004A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F6B07FBC" w:tentative="1">
      <w:start w:val="1"/>
      <w:numFmt w:val="lowerLetter"/>
      <w:lvlText w:val="%2."/>
      <w:lvlJc w:val="left"/>
      <w:pPr>
        <w:ind w:left="1647" w:hanging="360"/>
      </w:pPr>
    </w:lvl>
    <w:lvl w:ilvl="2" w:tplc="E2940A96" w:tentative="1">
      <w:start w:val="1"/>
      <w:numFmt w:val="lowerRoman"/>
      <w:lvlText w:val="%3."/>
      <w:lvlJc w:val="right"/>
      <w:pPr>
        <w:ind w:left="2367" w:hanging="180"/>
      </w:pPr>
    </w:lvl>
    <w:lvl w:ilvl="3" w:tplc="790AE3F4" w:tentative="1">
      <w:start w:val="1"/>
      <w:numFmt w:val="decimal"/>
      <w:lvlText w:val="%4."/>
      <w:lvlJc w:val="left"/>
      <w:pPr>
        <w:ind w:left="3087" w:hanging="360"/>
      </w:pPr>
    </w:lvl>
    <w:lvl w:ilvl="4" w:tplc="9A009914" w:tentative="1">
      <w:start w:val="1"/>
      <w:numFmt w:val="lowerLetter"/>
      <w:lvlText w:val="%5."/>
      <w:lvlJc w:val="left"/>
      <w:pPr>
        <w:ind w:left="3807" w:hanging="360"/>
      </w:pPr>
    </w:lvl>
    <w:lvl w:ilvl="5" w:tplc="1A605374" w:tentative="1">
      <w:start w:val="1"/>
      <w:numFmt w:val="lowerRoman"/>
      <w:lvlText w:val="%6."/>
      <w:lvlJc w:val="right"/>
      <w:pPr>
        <w:ind w:left="4527" w:hanging="180"/>
      </w:pPr>
    </w:lvl>
    <w:lvl w:ilvl="6" w:tplc="E0F23D72" w:tentative="1">
      <w:start w:val="1"/>
      <w:numFmt w:val="decimal"/>
      <w:lvlText w:val="%7."/>
      <w:lvlJc w:val="left"/>
      <w:pPr>
        <w:ind w:left="5247" w:hanging="360"/>
      </w:pPr>
    </w:lvl>
    <w:lvl w:ilvl="7" w:tplc="9F4482B8" w:tentative="1">
      <w:start w:val="1"/>
      <w:numFmt w:val="lowerLetter"/>
      <w:lvlText w:val="%8."/>
      <w:lvlJc w:val="left"/>
      <w:pPr>
        <w:ind w:left="5967" w:hanging="360"/>
      </w:pPr>
    </w:lvl>
    <w:lvl w:ilvl="8" w:tplc="39E471E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91C7B22"/>
    <w:multiLevelType w:val="multilevel"/>
    <w:tmpl w:val="DA42C0B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9370BEC"/>
    <w:multiLevelType w:val="multilevel"/>
    <w:tmpl w:val="A9FA4F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2"/>
      <w:numFmt w:val="decimal"/>
      <w:lvlText w:val="%1.%3."/>
      <w:lvlJc w:val="left"/>
      <w:pPr>
        <w:tabs>
          <w:tab w:val="num" w:pos="1067"/>
        </w:tabs>
        <w:ind w:left="1067" w:hanging="357"/>
      </w:pPr>
      <w:rPr>
        <w:rFonts w:hint="default"/>
        <w:b w:val="0"/>
        <w:i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25265EA"/>
    <w:multiLevelType w:val="multilevel"/>
    <w:tmpl w:val="C12EB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61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74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bullet"/>
      <w:pStyle w:val="4"/>
      <w:lvlText w:val=""/>
      <w:lvlJc w:val="left"/>
      <w:pPr>
        <w:tabs>
          <w:tab w:val="num" w:pos="4390"/>
        </w:tabs>
        <w:ind w:left="154" w:firstLine="583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8" w15:restartNumberingAfterBreak="0">
    <w:nsid w:val="2B0756FA"/>
    <w:multiLevelType w:val="multilevel"/>
    <w:tmpl w:val="092E6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0" w15:restartNumberingAfterBreak="0">
    <w:nsid w:val="2D1E0CAA"/>
    <w:multiLevelType w:val="hybridMultilevel"/>
    <w:tmpl w:val="F0B60FA6"/>
    <w:lvl w:ilvl="0" w:tplc="B22E18C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E660AC74" w:tentative="1">
      <w:start w:val="1"/>
      <w:numFmt w:val="lowerLetter"/>
      <w:lvlText w:val="%2."/>
      <w:lvlJc w:val="left"/>
      <w:pPr>
        <w:ind w:left="1440" w:hanging="360"/>
      </w:pPr>
    </w:lvl>
    <w:lvl w:ilvl="2" w:tplc="4F447C0C" w:tentative="1">
      <w:start w:val="1"/>
      <w:numFmt w:val="lowerRoman"/>
      <w:lvlText w:val="%3."/>
      <w:lvlJc w:val="right"/>
      <w:pPr>
        <w:ind w:left="2160" w:hanging="180"/>
      </w:pPr>
    </w:lvl>
    <w:lvl w:ilvl="3" w:tplc="5BCE527E" w:tentative="1">
      <w:start w:val="1"/>
      <w:numFmt w:val="decimal"/>
      <w:lvlText w:val="%4."/>
      <w:lvlJc w:val="left"/>
      <w:pPr>
        <w:ind w:left="2880" w:hanging="360"/>
      </w:pPr>
    </w:lvl>
    <w:lvl w:ilvl="4" w:tplc="05502956" w:tentative="1">
      <w:start w:val="1"/>
      <w:numFmt w:val="lowerLetter"/>
      <w:lvlText w:val="%5."/>
      <w:lvlJc w:val="left"/>
      <w:pPr>
        <w:ind w:left="3600" w:hanging="360"/>
      </w:pPr>
    </w:lvl>
    <w:lvl w:ilvl="5" w:tplc="311EC022" w:tentative="1">
      <w:start w:val="1"/>
      <w:numFmt w:val="lowerRoman"/>
      <w:lvlText w:val="%6."/>
      <w:lvlJc w:val="right"/>
      <w:pPr>
        <w:ind w:left="4320" w:hanging="180"/>
      </w:pPr>
    </w:lvl>
    <w:lvl w:ilvl="6" w:tplc="4CB4E800" w:tentative="1">
      <w:start w:val="1"/>
      <w:numFmt w:val="decimal"/>
      <w:lvlText w:val="%7."/>
      <w:lvlJc w:val="left"/>
      <w:pPr>
        <w:ind w:left="5040" w:hanging="360"/>
      </w:pPr>
    </w:lvl>
    <w:lvl w:ilvl="7" w:tplc="0D3C388C" w:tentative="1">
      <w:start w:val="1"/>
      <w:numFmt w:val="lowerLetter"/>
      <w:lvlText w:val="%8."/>
      <w:lvlJc w:val="left"/>
      <w:pPr>
        <w:ind w:left="5760" w:hanging="360"/>
      </w:pPr>
    </w:lvl>
    <w:lvl w:ilvl="8" w:tplc="A1F6C9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D7219"/>
    <w:multiLevelType w:val="multilevel"/>
    <w:tmpl w:val="5E46133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.1.%1"/>
      <w:lvlJc w:val="left"/>
      <w:pPr>
        <w:tabs>
          <w:tab w:val="num" w:pos="357"/>
        </w:tabs>
        <w:ind w:left="0" w:firstLine="0"/>
      </w:pPr>
      <w:rPr>
        <w:rFonts w:hint="default"/>
        <w:strike w:val="0"/>
        <w:sz w:val="28"/>
        <w:szCs w:val="28"/>
      </w:rPr>
    </w:lvl>
    <w:lvl w:ilvl="2">
      <w:start w:val="1"/>
      <w:numFmt w:val="decimal"/>
      <w:lvlText w:val="%1.1%2.%3."/>
      <w:lvlJc w:val="left"/>
      <w:pPr>
        <w:tabs>
          <w:tab w:val="num" w:pos="1066"/>
        </w:tabs>
        <w:ind w:left="1066" w:hanging="357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 w15:restartNumberingAfterBreak="0">
    <w:nsid w:val="381828FB"/>
    <w:multiLevelType w:val="multilevel"/>
    <w:tmpl w:val="A20AE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D51216"/>
    <w:multiLevelType w:val="hybridMultilevel"/>
    <w:tmpl w:val="1D8AA764"/>
    <w:lvl w:ilvl="0" w:tplc="354ABF9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432C8102" w:tentative="1">
      <w:start w:val="1"/>
      <w:numFmt w:val="lowerLetter"/>
      <w:lvlText w:val="%2."/>
      <w:lvlJc w:val="left"/>
      <w:pPr>
        <w:ind w:left="1440" w:hanging="360"/>
      </w:pPr>
    </w:lvl>
    <w:lvl w:ilvl="2" w:tplc="A1B051FA" w:tentative="1">
      <w:start w:val="1"/>
      <w:numFmt w:val="lowerRoman"/>
      <w:lvlText w:val="%3."/>
      <w:lvlJc w:val="right"/>
      <w:pPr>
        <w:ind w:left="2160" w:hanging="180"/>
      </w:pPr>
    </w:lvl>
    <w:lvl w:ilvl="3" w:tplc="3B06C4CE" w:tentative="1">
      <w:start w:val="1"/>
      <w:numFmt w:val="decimal"/>
      <w:lvlText w:val="%4."/>
      <w:lvlJc w:val="left"/>
      <w:pPr>
        <w:ind w:left="2880" w:hanging="360"/>
      </w:pPr>
    </w:lvl>
    <w:lvl w:ilvl="4" w:tplc="B476911E" w:tentative="1">
      <w:start w:val="1"/>
      <w:numFmt w:val="lowerLetter"/>
      <w:lvlText w:val="%5."/>
      <w:lvlJc w:val="left"/>
      <w:pPr>
        <w:ind w:left="3600" w:hanging="360"/>
      </w:pPr>
    </w:lvl>
    <w:lvl w:ilvl="5" w:tplc="AE0A5230" w:tentative="1">
      <w:start w:val="1"/>
      <w:numFmt w:val="lowerRoman"/>
      <w:lvlText w:val="%6."/>
      <w:lvlJc w:val="right"/>
      <w:pPr>
        <w:ind w:left="4320" w:hanging="180"/>
      </w:pPr>
    </w:lvl>
    <w:lvl w:ilvl="6" w:tplc="707E2750" w:tentative="1">
      <w:start w:val="1"/>
      <w:numFmt w:val="decimal"/>
      <w:lvlText w:val="%7."/>
      <w:lvlJc w:val="left"/>
      <w:pPr>
        <w:ind w:left="5040" w:hanging="360"/>
      </w:pPr>
    </w:lvl>
    <w:lvl w:ilvl="7" w:tplc="9948E3D2" w:tentative="1">
      <w:start w:val="1"/>
      <w:numFmt w:val="lowerLetter"/>
      <w:lvlText w:val="%8."/>
      <w:lvlJc w:val="left"/>
      <w:pPr>
        <w:ind w:left="5760" w:hanging="360"/>
      </w:pPr>
    </w:lvl>
    <w:lvl w:ilvl="8" w:tplc="8E06F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02FB"/>
    <w:multiLevelType w:val="multilevel"/>
    <w:tmpl w:val="06122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3B991325"/>
    <w:multiLevelType w:val="hybridMultilevel"/>
    <w:tmpl w:val="7CBE1B3A"/>
    <w:lvl w:ilvl="0" w:tplc="C034023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8"/>
        <w:szCs w:val="28"/>
      </w:rPr>
    </w:lvl>
    <w:lvl w:ilvl="1" w:tplc="75166702" w:tentative="1">
      <w:start w:val="1"/>
      <w:numFmt w:val="lowerLetter"/>
      <w:lvlText w:val="%2."/>
      <w:lvlJc w:val="left"/>
      <w:pPr>
        <w:ind w:left="1647" w:hanging="360"/>
      </w:pPr>
    </w:lvl>
    <w:lvl w:ilvl="2" w:tplc="499AFC3A" w:tentative="1">
      <w:start w:val="1"/>
      <w:numFmt w:val="lowerRoman"/>
      <w:lvlText w:val="%3."/>
      <w:lvlJc w:val="right"/>
      <w:pPr>
        <w:ind w:left="2367" w:hanging="180"/>
      </w:pPr>
    </w:lvl>
    <w:lvl w:ilvl="3" w:tplc="EC563B78" w:tentative="1">
      <w:start w:val="1"/>
      <w:numFmt w:val="decimal"/>
      <w:lvlText w:val="%4."/>
      <w:lvlJc w:val="left"/>
      <w:pPr>
        <w:ind w:left="3087" w:hanging="360"/>
      </w:pPr>
    </w:lvl>
    <w:lvl w:ilvl="4" w:tplc="E23CBB72" w:tentative="1">
      <w:start w:val="1"/>
      <w:numFmt w:val="lowerLetter"/>
      <w:lvlText w:val="%5."/>
      <w:lvlJc w:val="left"/>
      <w:pPr>
        <w:ind w:left="3807" w:hanging="360"/>
      </w:pPr>
    </w:lvl>
    <w:lvl w:ilvl="5" w:tplc="75E094F0" w:tentative="1">
      <w:start w:val="1"/>
      <w:numFmt w:val="lowerRoman"/>
      <w:lvlText w:val="%6."/>
      <w:lvlJc w:val="right"/>
      <w:pPr>
        <w:ind w:left="4527" w:hanging="180"/>
      </w:pPr>
    </w:lvl>
    <w:lvl w:ilvl="6" w:tplc="53823552" w:tentative="1">
      <w:start w:val="1"/>
      <w:numFmt w:val="decimal"/>
      <w:lvlText w:val="%7."/>
      <w:lvlJc w:val="left"/>
      <w:pPr>
        <w:ind w:left="5247" w:hanging="360"/>
      </w:pPr>
    </w:lvl>
    <w:lvl w:ilvl="7" w:tplc="EBAEF540" w:tentative="1">
      <w:start w:val="1"/>
      <w:numFmt w:val="lowerLetter"/>
      <w:lvlText w:val="%8."/>
      <w:lvlJc w:val="left"/>
      <w:pPr>
        <w:ind w:left="5967" w:hanging="360"/>
      </w:pPr>
    </w:lvl>
    <w:lvl w:ilvl="8" w:tplc="49885EE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053682"/>
    <w:multiLevelType w:val="hybridMultilevel"/>
    <w:tmpl w:val="02C24740"/>
    <w:lvl w:ilvl="0" w:tplc="6C02F06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3F8AE7CC" w:tentative="1">
      <w:start w:val="1"/>
      <w:numFmt w:val="lowerLetter"/>
      <w:lvlText w:val="%2."/>
      <w:lvlJc w:val="left"/>
      <w:pPr>
        <w:ind w:left="2880" w:hanging="360"/>
      </w:pPr>
    </w:lvl>
    <w:lvl w:ilvl="2" w:tplc="43EE56EC" w:tentative="1">
      <w:start w:val="1"/>
      <w:numFmt w:val="lowerRoman"/>
      <w:lvlText w:val="%3."/>
      <w:lvlJc w:val="right"/>
      <w:pPr>
        <w:ind w:left="3600" w:hanging="180"/>
      </w:pPr>
    </w:lvl>
    <w:lvl w:ilvl="3" w:tplc="2D9068C6" w:tentative="1">
      <w:start w:val="1"/>
      <w:numFmt w:val="decimal"/>
      <w:lvlText w:val="%4."/>
      <w:lvlJc w:val="left"/>
      <w:pPr>
        <w:ind w:left="4320" w:hanging="360"/>
      </w:pPr>
    </w:lvl>
    <w:lvl w:ilvl="4" w:tplc="0B32C98E" w:tentative="1">
      <w:start w:val="1"/>
      <w:numFmt w:val="lowerLetter"/>
      <w:lvlText w:val="%5."/>
      <w:lvlJc w:val="left"/>
      <w:pPr>
        <w:ind w:left="5040" w:hanging="360"/>
      </w:pPr>
    </w:lvl>
    <w:lvl w:ilvl="5" w:tplc="0B725F5C" w:tentative="1">
      <w:start w:val="1"/>
      <w:numFmt w:val="lowerRoman"/>
      <w:lvlText w:val="%6."/>
      <w:lvlJc w:val="right"/>
      <w:pPr>
        <w:ind w:left="5760" w:hanging="180"/>
      </w:pPr>
    </w:lvl>
    <w:lvl w:ilvl="6" w:tplc="E02EDE92" w:tentative="1">
      <w:start w:val="1"/>
      <w:numFmt w:val="decimal"/>
      <w:lvlText w:val="%7."/>
      <w:lvlJc w:val="left"/>
      <w:pPr>
        <w:ind w:left="6480" w:hanging="360"/>
      </w:pPr>
    </w:lvl>
    <w:lvl w:ilvl="7" w:tplc="3120E36C" w:tentative="1">
      <w:start w:val="1"/>
      <w:numFmt w:val="lowerLetter"/>
      <w:lvlText w:val="%8."/>
      <w:lvlJc w:val="left"/>
      <w:pPr>
        <w:ind w:left="7200" w:hanging="360"/>
      </w:pPr>
    </w:lvl>
    <w:lvl w:ilvl="8" w:tplc="2AAC4D16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1907263"/>
    <w:multiLevelType w:val="hybridMultilevel"/>
    <w:tmpl w:val="056A2954"/>
    <w:lvl w:ilvl="0" w:tplc="D1EE2F5E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978A147A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10FAB748" w:tentative="1">
      <w:start w:val="1"/>
      <w:numFmt w:val="lowerRoman"/>
      <w:lvlText w:val="%3."/>
      <w:lvlJc w:val="right"/>
      <w:pPr>
        <w:ind w:left="2160" w:hanging="180"/>
      </w:pPr>
    </w:lvl>
    <w:lvl w:ilvl="3" w:tplc="DE609AE2" w:tentative="1">
      <w:start w:val="1"/>
      <w:numFmt w:val="decimal"/>
      <w:lvlText w:val="%4."/>
      <w:lvlJc w:val="left"/>
      <w:pPr>
        <w:ind w:left="2880" w:hanging="360"/>
      </w:pPr>
    </w:lvl>
    <w:lvl w:ilvl="4" w:tplc="76CC03E8" w:tentative="1">
      <w:start w:val="1"/>
      <w:numFmt w:val="lowerLetter"/>
      <w:lvlText w:val="%5."/>
      <w:lvlJc w:val="left"/>
      <w:pPr>
        <w:ind w:left="3600" w:hanging="360"/>
      </w:pPr>
    </w:lvl>
    <w:lvl w:ilvl="5" w:tplc="47E69750" w:tentative="1">
      <w:start w:val="1"/>
      <w:numFmt w:val="lowerRoman"/>
      <w:lvlText w:val="%6."/>
      <w:lvlJc w:val="right"/>
      <w:pPr>
        <w:ind w:left="4320" w:hanging="180"/>
      </w:pPr>
    </w:lvl>
    <w:lvl w:ilvl="6" w:tplc="55588DB6" w:tentative="1">
      <w:start w:val="1"/>
      <w:numFmt w:val="decimal"/>
      <w:lvlText w:val="%7."/>
      <w:lvlJc w:val="left"/>
      <w:pPr>
        <w:ind w:left="5040" w:hanging="360"/>
      </w:pPr>
    </w:lvl>
    <w:lvl w:ilvl="7" w:tplc="F6D600EA" w:tentative="1">
      <w:start w:val="1"/>
      <w:numFmt w:val="lowerLetter"/>
      <w:lvlText w:val="%8."/>
      <w:lvlJc w:val="left"/>
      <w:pPr>
        <w:ind w:left="5760" w:hanging="360"/>
      </w:pPr>
    </w:lvl>
    <w:lvl w:ilvl="8" w:tplc="4B4AC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A68E4"/>
    <w:multiLevelType w:val="hybridMultilevel"/>
    <w:tmpl w:val="92F0A29C"/>
    <w:lvl w:ilvl="0" w:tplc="A5542D9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18F0194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8C02C3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BA30616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74237B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012143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BAD4D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B9E2FF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B568C8A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48C871B8"/>
    <w:multiLevelType w:val="multilevel"/>
    <w:tmpl w:val="E4A40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1E428C"/>
    <w:multiLevelType w:val="hybridMultilevel"/>
    <w:tmpl w:val="8B88688E"/>
    <w:lvl w:ilvl="0" w:tplc="05C2541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576C2146" w:tentative="1">
      <w:start w:val="1"/>
      <w:numFmt w:val="lowerLetter"/>
      <w:lvlText w:val="%2."/>
      <w:lvlJc w:val="left"/>
      <w:pPr>
        <w:ind w:left="1440" w:hanging="360"/>
      </w:pPr>
    </w:lvl>
    <w:lvl w:ilvl="2" w:tplc="04F48120" w:tentative="1">
      <w:start w:val="1"/>
      <w:numFmt w:val="lowerRoman"/>
      <w:lvlText w:val="%3."/>
      <w:lvlJc w:val="right"/>
      <w:pPr>
        <w:ind w:left="2160" w:hanging="180"/>
      </w:pPr>
    </w:lvl>
    <w:lvl w:ilvl="3" w:tplc="08DA1022" w:tentative="1">
      <w:start w:val="1"/>
      <w:numFmt w:val="decimal"/>
      <w:lvlText w:val="%4."/>
      <w:lvlJc w:val="left"/>
      <w:pPr>
        <w:ind w:left="2880" w:hanging="360"/>
      </w:pPr>
    </w:lvl>
    <w:lvl w:ilvl="4" w:tplc="64D6C66A" w:tentative="1">
      <w:start w:val="1"/>
      <w:numFmt w:val="lowerLetter"/>
      <w:lvlText w:val="%5."/>
      <w:lvlJc w:val="left"/>
      <w:pPr>
        <w:ind w:left="3600" w:hanging="360"/>
      </w:pPr>
    </w:lvl>
    <w:lvl w:ilvl="5" w:tplc="7308846A" w:tentative="1">
      <w:start w:val="1"/>
      <w:numFmt w:val="lowerRoman"/>
      <w:lvlText w:val="%6."/>
      <w:lvlJc w:val="right"/>
      <w:pPr>
        <w:ind w:left="4320" w:hanging="180"/>
      </w:pPr>
    </w:lvl>
    <w:lvl w:ilvl="6" w:tplc="74405178" w:tentative="1">
      <w:start w:val="1"/>
      <w:numFmt w:val="decimal"/>
      <w:lvlText w:val="%7."/>
      <w:lvlJc w:val="left"/>
      <w:pPr>
        <w:ind w:left="5040" w:hanging="360"/>
      </w:pPr>
    </w:lvl>
    <w:lvl w:ilvl="7" w:tplc="F6AA615E" w:tentative="1">
      <w:start w:val="1"/>
      <w:numFmt w:val="lowerLetter"/>
      <w:lvlText w:val="%8."/>
      <w:lvlJc w:val="left"/>
      <w:pPr>
        <w:ind w:left="5760" w:hanging="360"/>
      </w:pPr>
    </w:lvl>
    <w:lvl w:ilvl="8" w:tplc="B1ACC9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D7708"/>
    <w:multiLevelType w:val="hybridMultilevel"/>
    <w:tmpl w:val="6E6C9AC4"/>
    <w:lvl w:ilvl="0" w:tplc="907414B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C936BEFC" w:tentative="1">
      <w:start w:val="1"/>
      <w:numFmt w:val="lowerLetter"/>
      <w:lvlText w:val="%2."/>
      <w:lvlJc w:val="left"/>
      <w:pPr>
        <w:ind w:left="1650" w:hanging="360"/>
      </w:pPr>
    </w:lvl>
    <w:lvl w:ilvl="2" w:tplc="6A722CD0" w:tentative="1">
      <w:start w:val="1"/>
      <w:numFmt w:val="lowerRoman"/>
      <w:lvlText w:val="%3."/>
      <w:lvlJc w:val="right"/>
      <w:pPr>
        <w:ind w:left="2370" w:hanging="180"/>
      </w:pPr>
    </w:lvl>
    <w:lvl w:ilvl="3" w:tplc="B30C8636" w:tentative="1">
      <w:start w:val="1"/>
      <w:numFmt w:val="decimal"/>
      <w:lvlText w:val="%4."/>
      <w:lvlJc w:val="left"/>
      <w:pPr>
        <w:ind w:left="3090" w:hanging="360"/>
      </w:pPr>
    </w:lvl>
    <w:lvl w:ilvl="4" w:tplc="54388276" w:tentative="1">
      <w:start w:val="1"/>
      <w:numFmt w:val="lowerLetter"/>
      <w:lvlText w:val="%5."/>
      <w:lvlJc w:val="left"/>
      <w:pPr>
        <w:ind w:left="3810" w:hanging="360"/>
      </w:pPr>
    </w:lvl>
    <w:lvl w:ilvl="5" w:tplc="5B6A8298" w:tentative="1">
      <w:start w:val="1"/>
      <w:numFmt w:val="lowerRoman"/>
      <w:lvlText w:val="%6."/>
      <w:lvlJc w:val="right"/>
      <w:pPr>
        <w:ind w:left="4530" w:hanging="180"/>
      </w:pPr>
    </w:lvl>
    <w:lvl w:ilvl="6" w:tplc="73F29BBC" w:tentative="1">
      <w:start w:val="1"/>
      <w:numFmt w:val="decimal"/>
      <w:lvlText w:val="%7."/>
      <w:lvlJc w:val="left"/>
      <w:pPr>
        <w:ind w:left="5250" w:hanging="360"/>
      </w:pPr>
    </w:lvl>
    <w:lvl w:ilvl="7" w:tplc="F27ADCBC" w:tentative="1">
      <w:start w:val="1"/>
      <w:numFmt w:val="lowerLetter"/>
      <w:lvlText w:val="%8."/>
      <w:lvlJc w:val="left"/>
      <w:pPr>
        <w:ind w:left="5970" w:hanging="360"/>
      </w:pPr>
    </w:lvl>
    <w:lvl w:ilvl="8" w:tplc="AADC52F4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 w15:restartNumberingAfterBreak="0">
    <w:nsid w:val="4B92635C"/>
    <w:multiLevelType w:val="hybridMultilevel"/>
    <w:tmpl w:val="36BA0E32"/>
    <w:lvl w:ilvl="0" w:tplc="AF582E3C">
      <w:start w:val="1"/>
      <w:numFmt w:val="decimal"/>
      <w:lvlText w:val="2.11.4.%1"/>
      <w:lvlJc w:val="left"/>
      <w:pPr>
        <w:ind w:left="644" w:hanging="360"/>
      </w:pPr>
      <w:rPr>
        <w:rFonts w:hint="default"/>
      </w:rPr>
    </w:lvl>
    <w:lvl w:ilvl="1" w:tplc="0F1C1E9A" w:tentative="1">
      <w:start w:val="1"/>
      <w:numFmt w:val="lowerLetter"/>
      <w:lvlText w:val="%2."/>
      <w:lvlJc w:val="left"/>
      <w:pPr>
        <w:ind w:left="1440" w:hanging="360"/>
      </w:pPr>
    </w:lvl>
    <w:lvl w:ilvl="2" w:tplc="47A4CAB6" w:tentative="1">
      <w:start w:val="1"/>
      <w:numFmt w:val="lowerRoman"/>
      <w:lvlText w:val="%3."/>
      <w:lvlJc w:val="right"/>
      <w:pPr>
        <w:ind w:left="2160" w:hanging="180"/>
      </w:pPr>
    </w:lvl>
    <w:lvl w:ilvl="3" w:tplc="65BC3FF2" w:tentative="1">
      <w:start w:val="1"/>
      <w:numFmt w:val="decimal"/>
      <w:lvlText w:val="%4."/>
      <w:lvlJc w:val="left"/>
      <w:pPr>
        <w:ind w:left="2880" w:hanging="360"/>
      </w:pPr>
    </w:lvl>
    <w:lvl w:ilvl="4" w:tplc="B302C76E" w:tentative="1">
      <w:start w:val="1"/>
      <w:numFmt w:val="lowerLetter"/>
      <w:lvlText w:val="%5."/>
      <w:lvlJc w:val="left"/>
      <w:pPr>
        <w:ind w:left="3600" w:hanging="360"/>
      </w:pPr>
    </w:lvl>
    <w:lvl w:ilvl="5" w:tplc="75A0F862" w:tentative="1">
      <w:start w:val="1"/>
      <w:numFmt w:val="lowerRoman"/>
      <w:lvlText w:val="%6."/>
      <w:lvlJc w:val="right"/>
      <w:pPr>
        <w:ind w:left="4320" w:hanging="180"/>
      </w:pPr>
    </w:lvl>
    <w:lvl w:ilvl="6" w:tplc="76B695B2" w:tentative="1">
      <w:start w:val="1"/>
      <w:numFmt w:val="decimal"/>
      <w:lvlText w:val="%7."/>
      <w:lvlJc w:val="left"/>
      <w:pPr>
        <w:ind w:left="5040" w:hanging="360"/>
      </w:pPr>
    </w:lvl>
    <w:lvl w:ilvl="7" w:tplc="607839FA" w:tentative="1">
      <w:start w:val="1"/>
      <w:numFmt w:val="lowerLetter"/>
      <w:lvlText w:val="%8."/>
      <w:lvlJc w:val="left"/>
      <w:pPr>
        <w:ind w:left="5760" w:hanging="360"/>
      </w:pPr>
    </w:lvl>
    <w:lvl w:ilvl="8" w:tplc="956A84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E362A"/>
    <w:multiLevelType w:val="multilevel"/>
    <w:tmpl w:val="F6640224"/>
    <w:lvl w:ilvl="0">
      <w:start w:val="8"/>
      <w:numFmt w:val="decimal"/>
      <w:lvlText w:val="%1."/>
      <w:lvlJc w:val="left"/>
      <w:pPr>
        <w:ind w:left="675" w:hanging="67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11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24" w15:restartNumberingAfterBreak="0">
    <w:nsid w:val="4C4F2862"/>
    <w:multiLevelType w:val="hybridMultilevel"/>
    <w:tmpl w:val="C2024A02"/>
    <w:lvl w:ilvl="0" w:tplc="1BACD71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B365C24" w:tentative="1">
      <w:start w:val="1"/>
      <w:numFmt w:val="lowerLetter"/>
      <w:lvlText w:val="%2."/>
      <w:lvlJc w:val="left"/>
      <w:pPr>
        <w:ind w:left="1440" w:hanging="360"/>
      </w:pPr>
    </w:lvl>
    <w:lvl w:ilvl="2" w:tplc="2F8A42EA" w:tentative="1">
      <w:start w:val="1"/>
      <w:numFmt w:val="lowerRoman"/>
      <w:lvlText w:val="%3."/>
      <w:lvlJc w:val="right"/>
      <w:pPr>
        <w:ind w:left="2160" w:hanging="180"/>
      </w:pPr>
    </w:lvl>
    <w:lvl w:ilvl="3" w:tplc="7DFCB16A" w:tentative="1">
      <w:start w:val="1"/>
      <w:numFmt w:val="decimal"/>
      <w:lvlText w:val="%4."/>
      <w:lvlJc w:val="left"/>
      <w:pPr>
        <w:ind w:left="2880" w:hanging="360"/>
      </w:pPr>
    </w:lvl>
    <w:lvl w:ilvl="4" w:tplc="B31E3962" w:tentative="1">
      <w:start w:val="1"/>
      <w:numFmt w:val="lowerLetter"/>
      <w:lvlText w:val="%5."/>
      <w:lvlJc w:val="left"/>
      <w:pPr>
        <w:ind w:left="3600" w:hanging="360"/>
      </w:pPr>
    </w:lvl>
    <w:lvl w:ilvl="5" w:tplc="EC9CB450" w:tentative="1">
      <w:start w:val="1"/>
      <w:numFmt w:val="lowerRoman"/>
      <w:lvlText w:val="%6."/>
      <w:lvlJc w:val="right"/>
      <w:pPr>
        <w:ind w:left="4320" w:hanging="180"/>
      </w:pPr>
    </w:lvl>
    <w:lvl w:ilvl="6" w:tplc="CD886404" w:tentative="1">
      <w:start w:val="1"/>
      <w:numFmt w:val="decimal"/>
      <w:lvlText w:val="%7."/>
      <w:lvlJc w:val="left"/>
      <w:pPr>
        <w:ind w:left="5040" w:hanging="360"/>
      </w:pPr>
    </w:lvl>
    <w:lvl w:ilvl="7" w:tplc="5F9C6468" w:tentative="1">
      <w:start w:val="1"/>
      <w:numFmt w:val="lowerLetter"/>
      <w:lvlText w:val="%8."/>
      <w:lvlJc w:val="left"/>
      <w:pPr>
        <w:ind w:left="5760" w:hanging="360"/>
      </w:pPr>
    </w:lvl>
    <w:lvl w:ilvl="8" w:tplc="7C8C74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5A1E7E"/>
    <w:multiLevelType w:val="multilevel"/>
    <w:tmpl w:val="D85E1A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6" w15:restartNumberingAfterBreak="0">
    <w:nsid w:val="571A4F22"/>
    <w:multiLevelType w:val="multilevel"/>
    <w:tmpl w:val="FECA5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90845B2"/>
    <w:multiLevelType w:val="hybridMultilevel"/>
    <w:tmpl w:val="E73EDEC2"/>
    <w:lvl w:ilvl="0" w:tplc="F88A5872">
      <w:start w:val="1"/>
      <w:numFmt w:val="decimal"/>
      <w:lvlText w:val="%1."/>
      <w:lvlJc w:val="left"/>
      <w:pPr>
        <w:ind w:left="720" w:hanging="360"/>
      </w:pPr>
    </w:lvl>
    <w:lvl w:ilvl="1" w:tplc="74AA00B8" w:tentative="1">
      <w:start w:val="1"/>
      <w:numFmt w:val="lowerLetter"/>
      <w:lvlText w:val="%2."/>
      <w:lvlJc w:val="left"/>
      <w:pPr>
        <w:ind w:left="1440" w:hanging="360"/>
      </w:pPr>
    </w:lvl>
    <w:lvl w:ilvl="2" w:tplc="0B785CE6" w:tentative="1">
      <w:start w:val="1"/>
      <w:numFmt w:val="lowerRoman"/>
      <w:lvlText w:val="%3."/>
      <w:lvlJc w:val="right"/>
      <w:pPr>
        <w:ind w:left="2160" w:hanging="180"/>
      </w:pPr>
    </w:lvl>
    <w:lvl w:ilvl="3" w:tplc="67C6A1D0" w:tentative="1">
      <w:start w:val="1"/>
      <w:numFmt w:val="decimal"/>
      <w:lvlText w:val="%4."/>
      <w:lvlJc w:val="left"/>
      <w:pPr>
        <w:ind w:left="2880" w:hanging="360"/>
      </w:pPr>
    </w:lvl>
    <w:lvl w:ilvl="4" w:tplc="26BA2148" w:tentative="1">
      <w:start w:val="1"/>
      <w:numFmt w:val="lowerLetter"/>
      <w:lvlText w:val="%5."/>
      <w:lvlJc w:val="left"/>
      <w:pPr>
        <w:ind w:left="3600" w:hanging="360"/>
      </w:pPr>
    </w:lvl>
    <w:lvl w:ilvl="5" w:tplc="16D68FBE" w:tentative="1">
      <w:start w:val="1"/>
      <w:numFmt w:val="lowerRoman"/>
      <w:lvlText w:val="%6."/>
      <w:lvlJc w:val="right"/>
      <w:pPr>
        <w:ind w:left="4320" w:hanging="180"/>
      </w:pPr>
    </w:lvl>
    <w:lvl w:ilvl="6" w:tplc="053ABD72" w:tentative="1">
      <w:start w:val="1"/>
      <w:numFmt w:val="decimal"/>
      <w:lvlText w:val="%7."/>
      <w:lvlJc w:val="left"/>
      <w:pPr>
        <w:ind w:left="5040" w:hanging="360"/>
      </w:pPr>
    </w:lvl>
    <w:lvl w:ilvl="7" w:tplc="53EABE44" w:tentative="1">
      <w:start w:val="1"/>
      <w:numFmt w:val="lowerLetter"/>
      <w:lvlText w:val="%8."/>
      <w:lvlJc w:val="left"/>
      <w:pPr>
        <w:ind w:left="5760" w:hanging="360"/>
      </w:pPr>
    </w:lvl>
    <w:lvl w:ilvl="8" w:tplc="E17603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B0E0C"/>
    <w:multiLevelType w:val="hybridMultilevel"/>
    <w:tmpl w:val="18EC66A2"/>
    <w:lvl w:ilvl="0" w:tplc="E818851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46DA8E3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390DDA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542F97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A3EDD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AE736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A0A60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D0EC85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32FA3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23268BA"/>
    <w:multiLevelType w:val="multilevel"/>
    <w:tmpl w:val="ED16F0C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2" w15:restartNumberingAfterBreak="0">
    <w:nsid w:val="6A0C1ADC"/>
    <w:multiLevelType w:val="hybridMultilevel"/>
    <w:tmpl w:val="5B9244FA"/>
    <w:lvl w:ilvl="0" w:tplc="E0E40F18">
      <w:start w:val="1"/>
      <w:numFmt w:val="decimal"/>
      <w:lvlText w:val="%1."/>
      <w:lvlJc w:val="left"/>
      <w:pPr>
        <w:ind w:left="720" w:hanging="360"/>
      </w:pPr>
    </w:lvl>
    <w:lvl w:ilvl="1" w:tplc="789C924E" w:tentative="1">
      <w:start w:val="1"/>
      <w:numFmt w:val="lowerLetter"/>
      <w:lvlText w:val="%2."/>
      <w:lvlJc w:val="left"/>
      <w:pPr>
        <w:ind w:left="1440" w:hanging="360"/>
      </w:pPr>
    </w:lvl>
    <w:lvl w:ilvl="2" w:tplc="3AC02B72" w:tentative="1">
      <w:start w:val="1"/>
      <w:numFmt w:val="lowerRoman"/>
      <w:lvlText w:val="%3."/>
      <w:lvlJc w:val="right"/>
      <w:pPr>
        <w:ind w:left="2160" w:hanging="180"/>
      </w:pPr>
    </w:lvl>
    <w:lvl w:ilvl="3" w:tplc="3980711C" w:tentative="1">
      <w:start w:val="1"/>
      <w:numFmt w:val="decimal"/>
      <w:lvlText w:val="%4."/>
      <w:lvlJc w:val="left"/>
      <w:pPr>
        <w:ind w:left="2880" w:hanging="360"/>
      </w:pPr>
    </w:lvl>
    <w:lvl w:ilvl="4" w:tplc="DB6C6C80" w:tentative="1">
      <w:start w:val="1"/>
      <w:numFmt w:val="lowerLetter"/>
      <w:lvlText w:val="%5."/>
      <w:lvlJc w:val="left"/>
      <w:pPr>
        <w:ind w:left="3600" w:hanging="360"/>
      </w:pPr>
    </w:lvl>
    <w:lvl w:ilvl="5" w:tplc="DBBC6DF4" w:tentative="1">
      <w:start w:val="1"/>
      <w:numFmt w:val="lowerRoman"/>
      <w:lvlText w:val="%6."/>
      <w:lvlJc w:val="right"/>
      <w:pPr>
        <w:ind w:left="4320" w:hanging="180"/>
      </w:pPr>
    </w:lvl>
    <w:lvl w:ilvl="6" w:tplc="99749866" w:tentative="1">
      <w:start w:val="1"/>
      <w:numFmt w:val="decimal"/>
      <w:lvlText w:val="%7."/>
      <w:lvlJc w:val="left"/>
      <w:pPr>
        <w:ind w:left="5040" w:hanging="360"/>
      </w:pPr>
    </w:lvl>
    <w:lvl w:ilvl="7" w:tplc="F29865D2" w:tentative="1">
      <w:start w:val="1"/>
      <w:numFmt w:val="lowerLetter"/>
      <w:lvlText w:val="%8."/>
      <w:lvlJc w:val="left"/>
      <w:pPr>
        <w:ind w:left="5760" w:hanging="360"/>
      </w:pPr>
    </w:lvl>
    <w:lvl w:ilvl="8" w:tplc="90DA82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43D29D0"/>
    <w:multiLevelType w:val="hybridMultilevel"/>
    <w:tmpl w:val="0616CF36"/>
    <w:lvl w:ilvl="0" w:tplc="7924E2A8">
      <w:start w:val="1"/>
      <w:numFmt w:val="bullet"/>
      <w:lvlText w:val=""/>
      <w:lvlJc w:val="left"/>
      <w:pPr>
        <w:ind w:left="6314" w:hanging="360"/>
      </w:pPr>
      <w:rPr>
        <w:rFonts w:ascii="Symbol" w:hAnsi="Symbol" w:hint="default"/>
      </w:rPr>
    </w:lvl>
    <w:lvl w:ilvl="1" w:tplc="F05804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6C2E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EA0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16A2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88EF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3213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5C64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5A5F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6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7" w15:restartNumberingAfterBreak="0">
    <w:nsid w:val="7A1C469E"/>
    <w:multiLevelType w:val="hybridMultilevel"/>
    <w:tmpl w:val="DFFC5B7A"/>
    <w:lvl w:ilvl="0" w:tplc="5E44ED2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C76C00BA" w:tentative="1">
      <w:start w:val="1"/>
      <w:numFmt w:val="lowerLetter"/>
      <w:lvlText w:val="%2."/>
      <w:lvlJc w:val="left"/>
      <w:pPr>
        <w:ind w:left="1440" w:hanging="360"/>
      </w:pPr>
    </w:lvl>
    <w:lvl w:ilvl="2" w:tplc="29E8EC1A" w:tentative="1">
      <w:start w:val="1"/>
      <w:numFmt w:val="lowerRoman"/>
      <w:lvlText w:val="%3."/>
      <w:lvlJc w:val="right"/>
      <w:pPr>
        <w:ind w:left="2160" w:hanging="180"/>
      </w:pPr>
    </w:lvl>
    <w:lvl w:ilvl="3" w:tplc="2DC2F2D4" w:tentative="1">
      <w:start w:val="1"/>
      <w:numFmt w:val="decimal"/>
      <w:lvlText w:val="%4."/>
      <w:lvlJc w:val="left"/>
      <w:pPr>
        <w:ind w:left="2880" w:hanging="360"/>
      </w:pPr>
    </w:lvl>
    <w:lvl w:ilvl="4" w:tplc="5E94EBFE" w:tentative="1">
      <w:start w:val="1"/>
      <w:numFmt w:val="lowerLetter"/>
      <w:lvlText w:val="%5."/>
      <w:lvlJc w:val="left"/>
      <w:pPr>
        <w:ind w:left="3600" w:hanging="360"/>
      </w:pPr>
    </w:lvl>
    <w:lvl w:ilvl="5" w:tplc="2A30D966" w:tentative="1">
      <w:start w:val="1"/>
      <w:numFmt w:val="lowerRoman"/>
      <w:lvlText w:val="%6."/>
      <w:lvlJc w:val="right"/>
      <w:pPr>
        <w:ind w:left="4320" w:hanging="180"/>
      </w:pPr>
    </w:lvl>
    <w:lvl w:ilvl="6" w:tplc="D9BEDD24" w:tentative="1">
      <w:start w:val="1"/>
      <w:numFmt w:val="decimal"/>
      <w:lvlText w:val="%7."/>
      <w:lvlJc w:val="left"/>
      <w:pPr>
        <w:ind w:left="5040" w:hanging="360"/>
      </w:pPr>
    </w:lvl>
    <w:lvl w:ilvl="7" w:tplc="52CE0F92" w:tentative="1">
      <w:start w:val="1"/>
      <w:numFmt w:val="lowerLetter"/>
      <w:lvlText w:val="%8."/>
      <w:lvlJc w:val="left"/>
      <w:pPr>
        <w:ind w:left="5760" w:hanging="360"/>
      </w:pPr>
    </w:lvl>
    <w:lvl w:ilvl="8" w:tplc="AAC6F52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383296"/>
    <w:multiLevelType w:val="multilevel"/>
    <w:tmpl w:val="E6A83A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34"/>
  </w:num>
  <w:num w:numId="4">
    <w:abstractNumId w:val="26"/>
  </w:num>
  <w:num w:numId="5">
    <w:abstractNumId w:val="6"/>
  </w:num>
  <w:num w:numId="6">
    <w:abstractNumId w:val="35"/>
  </w:num>
  <w:num w:numId="7">
    <w:abstractNumId w:val="27"/>
  </w:num>
  <w:num w:numId="8">
    <w:abstractNumId w:val="37"/>
  </w:num>
  <w:num w:numId="9">
    <w:abstractNumId w:val="24"/>
  </w:num>
  <w:num w:numId="10">
    <w:abstractNumId w:val="10"/>
  </w:num>
  <w:num w:numId="11">
    <w:abstractNumId w:val="13"/>
  </w:num>
  <w:num w:numId="12">
    <w:abstractNumId w:val="17"/>
  </w:num>
  <w:num w:numId="13">
    <w:abstractNumId w:val="29"/>
  </w:num>
  <w:num w:numId="14">
    <w:abstractNumId w:val="8"/>
  </w:num>
  <w:num w:numId="15">
    <w:abstractNumId w:val="1"/>
  </w:num>
  <w:num w:numId="16">
    <w:abstractNumId w:val="18"/>
  </w:num>
  <w:num w:numId="17">
    <w:abstractNumId w:val="21"/>
  </w:num>
  <w:num w:numId="18">
    <w:abstractNumId w:val="4"/>
  </w:num>
  <w:num w:numId="19">
    <w:abstractNumId w:val="12"/>
  </w:num>
  <w:num w:numId="20">
    <w:abstractNumId w:val="19"/>
  </w:num>
  <w:num w:numId="21">
    <w:abstractNumId w:val="30"/>
  </w:num>
  <w:num w:numId="22">
    <w:abstractNumId w:val="14"/>
  </w:num>
  <w:num w:numId="23">
    <w:abstractNumId w:val="5"/>
  </w:num>
  <w:num w:numId="24">
    <w:abstractNumId w:val="25"/>
  </w:num>
  <w:num w:numId="25">
    <w:abstractNumId w:val="38"/>
  </w:num>
  <w:num w:numId="26">
    <w:abstractNumId w:val="34"/>
  </w:num>
  <w:num w:numId="27">
    <w:abstractNumId w:val="3"/>
  </w:num>
  <w:num w:numId="28">
    <w:abstractNumId w:val="32"/>
  </w:num>
  <w:num w:numId="29">
    <w:abstractNumId w:val="23"/>
  </w:num>
  <w:num w:numId="30">
    <w:abstractNumId w:val="28"/>
  </w:num>
  <w:num w:numId="31">
    <w:abstractNumId w:val="15"/>
  </w:num>
  <w:num w:numId="32">
    <w:abstractNumId w:val="16"/>
  </w:num>
  <w:num w:numId="33">
    <w:abstractNumId w:val="22"/>
  </w:num>
  <w:num w:numId="34">
    <w:abstractNumId w:val="0"/>
  </w:num>
  <w:num w:numId="35">
    <w:abstractNumId w:val="33"/>
  </w:num>
  <w:num w:numId="36">
    <w:abstractNumId w:val="20"/>
  </w:num>
  <w:num w:numId="37">
    <w:abstractNumId w:val="2"/>
  </w:num>
  <w:num w:numId="38">
    <w:abstractNumId w:val="36"/>
  </w:num>
  <w:num w:numId="39">
    <w:abstractNumId w:val="31"/>
  </w:num>
  <w:num w:numId="40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9E4"/>
    <w:rsid w:val="00003FDF"/>
    <w:rsid w:val="00005187"/>
    <w:rsid w:val="00005E2B"/>
    <w:rsid w:val="00007B14"/>
    <w:rsid w:val="00010216"/>
    <w:rsid w:val="00015CFD"/>
    <w:rsid w:val="00016F53"/>
    <w:rsid w:val="00017C50"/>
    <w:rsid w:val="0002114E"/>
    <w:rsid w:val="0002122F"/>
    <w:rsid w:val="0002603C"/>
    <w:rsid w:val="000262B2"/>
    <w:rsid w:val="00026528"/>
    <w:rsid w:val="00031015"/>
    <w:rsid w:val="000316F3"/>
    <w:rsid w:val="00031736"/>
    <w:rsid w:val="00031AFD"/>
    <w:rsid w:val="000320EF"/>
    <w:rsid w:val="00032919"/>
    <w:rsid w:val="000334D2"/>
    <w:rsid w:val="0003510C"/>
    <w:rsid w:val="00035B57"/>
    <w:rsid w:val="00041948"/>
    <w:rsid w:val="00042011"/>
    <w:rsid w:val="000425D8"/>
    <w:rsid w:val="00042794"/>
    <w:rsid w:val="0004348A"/>
    <w:rsid w:val="00043D71"/>
    <w:rsid w:val="00044AD6"/>
    <w:rsid w:val="00044B60"/>
    <w:rsid w:val="00044C5A"/>
    <w:rsid w:val="000470F9"/>
    <w:rsid w:val="0004710A"/>
    <w:rsid w:val="000471E4"/>
    <w:rsid w:val="00047AF0"/>
    <w:rsid w:val="0005082A"/>
    <w:rsid w:val="00050FED"/>
    <w:rsid w:val="000524A0"/>
    <w:rsid w:val="00052CF6"/>
    <w:rsid w:val="0005330A"/>
    <w:rsid w:val="000534DB"/>
    <w:rsid w:val="000538C3"/>
    <w:rsid w:val="00054BA4"/>
    <w:rsid w:val="00057CDD"/>
    <w:rsid w:val="00061B67"/>
    <w:rsid w:val="000622C8"/>
    <w:rsid w:val="00063614"/>
    <w:rsid w:val="0006638E"/>
    <w:rsid w:val="00066BC3"/>
    <w:rsid w:val="00067E34"/>
    <w:rsid w:val="00070081"/>
    <w:rsid w:val="00070686"/>
    <w:rsid w:val="0007306C"/>
    <w:rsid w:val="000762D6"/>
    <w:rsid w:val="00076ABC"/>
    <w:rsid w:val="00077009"/>
    <w:rsid w:val="000800D3"/>
    <w:rsid w:val="00080803"/>
    <w:rsid w:val="00083DD9"/>
    <w:rsid w:val="0008453C"/>
    <w:rsid w:val="00085075"/>
    <w:rsid w:val="000858EA"/>
    <w:rsid w:val="000861A6"/>
    <w:rsid w:val="000863AA"/>
    <w:rsid w:val="00087736"/>
    <w:rsid w:val="00087EBF"/>
    <w:rsid w:val="00090BE3"/>
    <w:rsid w:val="00091A2E"/>
    <w:rsid w:val="00092114"/>
    <w:rsid w:val="000921C9"/>
    <w:rsid w:val="00092654"/>
    <w:rsid w:val="00092E08"/>
    <w:rsid w:val="000930A2"/>
    <w:rsid w:val="00094F8C"/>
    <w:rsid w:val="00095068"/>
    <w:rsid w:val="000952E9"/>
    <w:rsid w:val="00096C1F"/>
    <w:rsid w:val="00096F04"/>
    <w:rsid w:val="00097F30"/>
    <w:rsid w:val="000A19F7"/>
    <w:rsid w:val="000A23DE"/>
    <w:rsid w:val="000A5E16"/>
    <w:rsid w:val="000A625C"/>
    <w:rsid w:val="000A642B"/>
    <w:rsid w:val="000A6626"/>
    <w:rsid w:val="000A6C82"/>
    <w:rsid w:val="000B4604"/>
    <w:rsid w:val="000B5118"/>
    <w:rsid w:val="000B5B88"/>
    <w:rsid w:val="000B5EFB"/>
    <w:rsid w:val="000B7F50"/>
    <w:rsid w:val="000C07A4"/>
    <w:rsid w:val="000C245F"/>
    <w:rsid w:val="000C6998"/>
    <w:rsid w:val="000C6DC1"/>
    <w:rsid w:val="000C72CA"/>
    <w:rsid w:val="000C7812"/>
    <w:rsid w:val="000D183D"/>
    <w:rsid w:val="000D2592"/>
    <w:rsid w:val="000D51B8"/>
    <w:rsid w:val="000D572C"/>
    <w:rsid w:val="000D6A0F"/>
    <w:rsid w:val="000D6E9C"/>
    <w:rsid w:val="000D7539"/>
    <w:rsid w:val="000D7CAA"/>
    <w:rsid w:val="000E05B3"/>
    <w:rsid w:val="000E2200"/>
    <w:rsid w:val="000E28F5"/>
    <w:rsid w:val="000E4C3D"/>
    <w:rsid w:val="000E527D"/>
    <w:rsid w:val="000E548A"/>
    <w:rsid w:val="000F0D7C"/>
    <w:rsid w:val="000F0F8E"/>
    <w:rsid w:val="000F17AF"/>
    <w:rsid w:val="000F27B6"/>
    <w:rsid w:val="000F36FE"/>
    <w:rsid w:val="000F3946"/>
    <w:rsid w:val="000F3B97"/>
    <w:rsid w:val="000F4C55"/>
    <w:rsid w:val="000F4CCE"/>
    <w:rsid w:val="000F50A8"/>
    <w:rsid w:val="000F554C"/>
    <w:rsid w:val="000F60F9"/>
    <w:rsid w:val="000F6298"/>
    <w:rsid w:val="001004E0"/>
    <w:rsid w:val="00103098"/>
    <w:rsid w:val="00103F31"/>
    <w:rsid w:val="001061C3"/>
    <w:rsid w:val="00106639"/>
    <w:rsid w:val="0010663C"/>
    <w:rsid w:val="00107AE1"/>
    <w:rsid w:val="00112197"/>
    <w:rsid w:val="0011221B"/>
    <w:rsid w:val="00113282"/>
    <w:rsid w:val="00114E64"/>
    <w:rsid w:val="001159FC"/>
    <w:rsid w:val="00116CA9"/>
    <w:rsid w:val="00117523"/>
    <w:rsid w:val="001219DE"/>
    <w:rsid w:val="00121CD5"/>
    <w:rsid w:val="0012290C"/>
    <w:rsid w:val="00124594"/>
    <w:rsid w:val="00124BB6"/>
    <w:rsid w:val="00126A5C"/>
    <w:rsid w:val="00126E10"/>
    <w:rsid w:val="0013005F"/>
    <w:rsid w:val="00130FDD"/>
    <w:rsid w:val="00132A97"/>
    <w:rsid w:val="00132F5D"/>
    <w:rsid w:val="001340A5"/>
    <w:rsid w:val="00135423"/>
    <w:rsid w:val="00136FDF"/>
    <w:rsid w:val="001377B6"/>
    <w:rsid w:val="00140215"/>
    <w:rsid w:val="001402DD"/>
    <w:rsid w:val="00141610"/>
    <w:rsid w:val="0014200C"/>
    <w:rsid w:val="0014243D"/>
    <w:rsid w:val="001442F8"/>
    <w:rsid w:val="00144B77"/>
    <w:rsid w:val="0014574B"/>
    <w:rsid w:val="0014592B"/>
    <w:rsid w:val="00145CFC"/>
    <w:rsid w:val="00146350"/>
    <w:rsid w:val="00146438"/>
    <w:rsid w:val="00150AF4"/>
    <w:rsid w:val="00152BFE"/>
    <w:rsid w:val="00153182"/>
    <w:rsid w:val="001535FD"/>
    <w:rsid w:val="0015418B"/>
    <w:rsid w:val="001551D6"/>
    <w:rsid w:val="00155598"/>
    <w:rsid w:val="0015593F"/>
    <w:rsid w:val="001573B6"/>
    <w:rsid w:val="001605F2"/>
    <w:rsid w:val="001613C5"/>
    <w:rsid w:val="001635A1"/>
    <w:rsid w:val="00164BA4"/>
    <w:rsid w:val="00165969"/>
    <w:rsid w:val="001664E9"/>
    <w:rsid w:val="00170D88"/>
    <w:rsid w:val="00172337"/>
    <w:rsid w:val="00173138"/>
    <w:rsid w:val="00173345"/>
    <w:rsid w:val="00174357"/>
    <w:rsid w:val="00175B96"/>
    <w:rsid w:val="0017605E"/>
    <w:rsid w:val="00177B61"/>
    <w:rsid w:val="0018031B"/>
    <w:rsid w:val="00181B6D"/>
    <w:rsid w:val="001843B7"/>
    <w:rsid w:val="00185E85"/>
    <w:rsid w:val="001862FF"/>
    <w:rsid w:val="00186482"/>
    <w:rsid w:val="00190C85"/>
    <w:rsid w:val="00190FA2"/>
    <w:rsid w:val="0019271B"/>
    <w:rsid w:val="00192C25"/>
    <w:rsid w:val="00193040"/>
    <w:rsid w:val="00193672"/>
    <w:rsid w:val="0019377D"/>
    <w:rsid w:val="00193C17"/>
    <w:rsid w:val="00193EF1"/>
    <w:rsid w:val="0019420C"/>
    <w:rsid w:val="00195696"/>
    <w:rsid w:val="00197AFB"/>
    <w:rsid w:val="001A0F57"/>
    <w:rsid w:val="001A16E5"/>
    <w:rsid w:val="001A49FE"/>
    <w:rsid w:val="001B0161"/>
    <w:rsid w:val="001B0302"/>
    <w:rsid w:val="001B2C30"/>
    <w:rsid w:val="001B345B"/>
    <w:rsid w:val="001B4F60"/>
    <w:rsid w:val="001B63F7"/>
    <w:rsid w:val="001B6FD7"/>
    <w:rsid w:val="001C0141"/>
    <w:rsid w:val="001C1D02"/>
    <w:rsid w:val="001C3586"/>
    <w:rsid w:val="001C40BA"/>
    <w:rsid w:val="001C5DEC"/>
    <w:rsid w:val="001C66AA"/>
    <w:rsid w:val="001C74F8"/>
    <w:rsid w:val="001C754F"/>
    <w:rsid w:val="001C7D3B"/>
    <w:rsid w:val="001D37F6"/>
    <w:rsid w:val="001D3B85"/>
    <w:rsid w:val="001D46BB"/>
    <w:rsid w:val="001D4C7B"/>
    <w:rsid w:val="001D58B5"/>
    <w:rsid w:val="001D7797"/>
    <w:rsid w:val="001E0F50"/>
    <w:rsid w:val="001E150A"/>
    <w:rsid w:val="001E3871"/>
    <w:rsid w:val="001E513F"/>
    <w:rsid w:val="001E6897"/>
    <w:rsid w:val="001F010B"/>
    <w:rsid w:val="001F0C86"/>
    <w:rsid w:val="001F1F17"/>
    <w:rsid w:val="001F5111"/>
    <w:rsid w:val="001F5F98"/>
    <w:rsid w:val="002006CB"/>
    <w:rsid w:val="00200AF8"/>
    <w:rsid w:val="00200F6F"/>
    <w:rsid w:val="00203022"/>
    <w:rsid w:val="002035E6"/>
    <w:rsid w:val="00203A42"/>
    <w:rsid w:val="002042E4"/>
    <w:rsid w:val="0020454E"/>
    <w:rsid w:val="00207654"/>
    <w:rsid w:val="0021181E"/>
    <w:rsid w:val="00212BF3"/>
    <w:rsid w:val="0021603F"/>
    <w:rsid w:val="0021740A"/>
    <w:rsid w:val="00217A0F"/>
    <w:rsid w:val="00220D07"/>
    <w:rsid w:val="002211D3"/>
    <w:rsid w:val="00221268"/>
    <w:rsid w:val="0022152D"/>
    <w:rsid w:val="00222562"/>
    <w:rsid w:val="00222DED"/>
    <w:rsid w:val="00225DBE"/>
    <w:rsid w:val="00226960"/>
    <w:rsid w:val="00227CA0"/>
    <w:rsid w:val="002306A6"/>
    <w:rsid w:val="00231022"/>
    <w:rsid w:val="0023496A"/>
    <w:rsid w:val="00235296"/>
    <w:rsid w:val="0023678E"/>
    <w:rsid w:val="0023685A"/>
    <w:rsid w:val="002401FB"/>
    <w:rsid w:val="002436B9"/>
    <w:rsid w:val="002438ED"/>
    <w:rsid w:val="002441BF"/>
    <w:rsid w:val="002463A0"/>
    <w:rsid w:val="00251C4B"/>
    <w:rsid w:val="00252F6C"/>
    <w:rsid w:val="00260950"/>
    <w:rsid w:val="00261BC5"/>
    <w:rsid w:val="00262D9F"/>
    <w:rsid w:val="00264880"/>
    <w:rsid w:val="00264FF8"/>
    <w:rsid w:val="00266719"/>
    <w:rsid w:val="00267BBB"/>
    <w:rsid w:val="002718C1"/>
    <w:rsid w:val="00273B83"/>
    <w:rsid w:val="0027477C"/>
    <w:rsid w:val="0027696A"/>
    <w:rsid w:val="00277A9B"/>
    <w:rsid w:val="00277B7E"/>
    <w:rsid w:val="00280BF0"/>
    <w:rsid w:val="002815B6"/>
    <w:rsid w:val="00282EAE"/>
    <w:rsid w:val="002841ED"/>
    <w:rsid w:val="00285E15"/>
    <w:rsid w:val="00286C1A"/>
    <w:rsid w:val="00287FBD"/>
    <w:rsid w:val="002900FC"/>
    <w:rsid w:val="0029073E"/>
    <w:rsid w:val="0029213B"/>
    <w:rsid w:val="00293575"/>
    <w:rsid w:val="00293ABC"/>
    <w:rsid w:val="00295844"/>
    <w:rsid w:val="0029752B"/>
    <w:rsid w:val="0029761D"/>
    <w:rsid w:val="00297D7D"/>
    <w:rsid w:val="002A00E1"/>
    <w:rsid w:val="002A2B70"/>
    <w:rsid w:val="002A43D9"/>
    <w:rsid w:val="002B129E"/>
    <w:rsid w:val="002B2AA0"/>
    <w:rsid w:val="002B3225"/>
    <w:rsid w:val="002B3562"/>
    <w:rsid w:val="002B367E"/>
    <w:rsid w:val="002B4A90"/>
    <w:rsid w:val="002B5CD1"/>
    <w:rsid w:val="002B6A2F"/>
    <w:rsid w:val="002B6EC0"/>
    <w:rsid w:val="002C2F72"/>
    <w:rsid w:val="002C3E07"/>
    <w:rsid w:val="002C4DE0"/>
    <w:rsid w:val="002C560C"/>
    <w:rsid w:val="002C6398"/>
    <w:rsid w:val="002C68C1"/>
    <w:rsid w:val="002C7D41"/>
    <w:rsid w:val="002D0042"/>
    <w:rsid w:val="002D369C"/>
    <w:rsid w:val="002D3A25"/>
    <w:rsid w:val="002D3E68"/>
    <w:rsid w:val="002D436B"/>
    <w:rsid w:val="002D6C48"/>
    <w:rsid w:val="002D76D2"/>
    <w:rsid w:val="002E09E9"/>
    <w:rsid w:val="002E1ADA"/>
    <w:rsid w:val="002E23E4"/>
    <w:rsid w:val="002E2E30"/>
    <w:rsid w:val="002E4FE2"/>
    <w:rsid w:val="002E77BA"/>
    <w:rsid w:val="002F125F"/>
    <w:rsid w:val="002F1429"/>
    <w:rsid w:val="002F3B51"/>
    <w:rsid w:val="002F57CC"/>
    <w:rsid w:val="002F5A8B"/>
    <w:rsid w:val="002F5D7A"/>
    <w:rsid w:val="002F7BD9"/>
    <w:rsid w:val="00300F8D"/>
    <w:rsid w:val="00301DFB"/>
    <w:rsid w:val="00302725"/>
    <w:rsid w:val="00302A05"/>
    <w:rsid w:val="00302F7A"/>
    <w:rsid w:val="00303A23"/>
    <w:rsid w:val="00304DEB"/>
    <w:rsid w:val="00305A37"/>
    <w:rsid w:val="00305F76"/>
    <w:rsid w:val="00306004"/>
    <w:rsid w:val="003075CA"/>
    <w:rsid w:val="0031149E"/>
    <w:rsid w:val="0031219A"/>
    <w:rsid w:val="003128B2"/>
    <w:rsid w:val="00312EC9"/>
    <w:rsid w:val="00313B33"/>
    <w:rsid w:val="00313CB9"/>
    <w:rsid w:val="003150E0"/>
    <w:rsid w:val="00316064"/>
    <w:rsid w:val="00316AC7"/>
    <w:rsid w:val="00320B39"/>
    <w:rsid w:val="00321D56"/>
    <w:rsid w:val="00323A8F"/>
    <w:rsid w:val="00327A1F"/>
    <w:rsid w:val="003309D0"/>
    <w:rsid w:val="00331F4D"/>
    <w:rsid w:val="0033493B"/>
    <w:rsid w:val="00335207"/>
    <w:rsid w:val="00335C89"/>
    <w:rsid w:val="00335E48"/>
    <w:rsid w:val="00335F90"/>
    <w:rsid w:val="00336984"/>
    <w:rsid w:val="00337423"/>
    <w:rsid w:val="00337CC6"/>
    <w:rsid w:val="003400F4"/>
    <w:rsid w:val="00340147"/>
    <w:rsid w:val="003421BC"/>
    <w:rsid w:val="00343217"/>
    <w:rsid w:val="00344886"/>
    <w:rsid w:val="00344FB8"/>
    <w:rsid w:val="003452D1"/>
    <w:rsid w:val="0034540A"/>
    <w:rsid w:val="003458BF"/>
    <w:rsid w:val="003464B0"/>
    <w:rsid w:val="00347C6D"/>
    <w:rsid w:val="00352195"/>
    <w:rsid w:val="00354033"/>
    <w:rsid w:val="00355CA4"/>
    <w:rsid w:val="00357CC7"/>
    <w:rsid w:val="00361B0B"/>
    <w:rsid w:val="00361CDE"/>
    <w:rsid w:val="00362AD4"/>
    <w:rsid w:val="00363FF7"/>
    <w:rsid w:val="00365375"/>
    <w:rsid w:val="00365697"/>
    <w:rsid w:val="0036571C"/>
    <w:rsid w:val="00367A92"/>
    <w:rsid w:val="003700E3"/>
    <w:rsid w:val="00371B0D"/>
    <w:rsid w:val="00372483"/>
    <w:rsid w:val="003729A6"/>
    <w:rsid w:val="00373356"/>
    <w:rsid w:val="0037721A"/>
    <w:rsid w:val="003801EA"/>
    <w:rsid w:val="00380692"/>
    <w:rsid w:val="00381899"/>
    <w:rsid w:val="00382F8E"/>
    <w:rsid w:val="00385F7A"/>
    <w:rsid w:val="00386036"/>
    <w:rsid w:val="00386B6F"/>
    <w:rsid w:val="00387D5A"/>
    <w:rsid w:val="0039048D"/>
    <w:rsid w:val="0039383F"/>
    <w:rsid w:val="00393843"/>
    <w:rsid w:val="00393DE9"/>
    <w:rsid w:val="00395E79"/>
    <w:rsid w:val="0039638D"/>
    <w:rsid w:val="003A0397"/>
    <w:rsid w:val="003A0AD6"/>
    <w:rsid w:val="003A1996"/>
    <w:rsid w:val="003A1A09"/>
    <w:rsid w:val="003A25DE"/>
    <w:rsid w:val="003A43D7"/>
    <w:rsid w:val="003A4FA1"/>
    <w:rsid w:val="003A5395"/>
    <w:rsid w:val="003B212E"/>
    <w:rsid w:val="003B3980"/>
    <w:rsid w:val="003B3DC4"/>
    <w:rsid w:val="003B632B"/>
    <w:rsid w:val="003B6F77"/>
    <w:rsid w:val="003C1CA8"/>
    <w:rsid w:val="003C2B29"/>
    <w:rsid w:val="003C6540"/>
    <w:rsid w:val="003C66B1"/>
    <w:rsid w:val="003C763F"/>
    <w:rsid w:val="003D07A8"/>
    <w:rsid w:val="003D0B20"/>
    <w:rsid w:val="003D28C6"/>
    <w:rsid w:val="003D29DF"/>
    <w:rsid w:val="003D2DE5"/>
    <w:rsid w:val="003D32AB"/>
    <w:rsid w:val="003D52AD"/>
    <w:rsid w:val="003E1332"/>
    <w:rsid w:val="003E13EB"/>
    <w:rsid w:val="003E1C30"/>
    <w:rsid w:val="003E21A1"/>
    <w:rsid w:val="003E5E79"/>
    <w:rsid w:val="003E7BE8"/>
    <w:rsid w:val="003E7EB6"/>
    <w:rsid w:val="003F0CC5"/>
    <w:rsid w:val="003F11C7"/>
    <w:rsid w:val="003F24ED"/>
    <w:rsid w:val="003F2960"/>
    <w:rsid w:val="003F2FDC"/>
    <w:rsid w:val="003F40DC"/>
    <w:rsid w:val="003F441C"/>
    <w:rsid w:val="003F6306"/>
    <w:rsid w:val="003F78C1"/>
    <w:rsid w:val="004006B9"/>
    <w:rsid w:val="00405321"/>
    <w:rsid w:val="00407993"/>
    <w:rsid w:val="004137DC"/>
    <w:rsid w:val="00413C71"/>
    <w:rsid w:val="00413DD1"/>
    <w:rsid w:val="00413FAB"/>
    <w:rsid w:val="00415050"/>
    <w:rsid w:val="004152A5"/>
    <w:rsid w:val="0041575F"/>
    <w:rsid w:val="004160F3"/>
    <w:rsid w:val="00422C29"/>
    <w:rsid w:val="0042445D"/>
    <w:rsid w:val="00425EC5"/>
    <w:rsid w:val="00426BF7"/>
    <w:rsid w:val="00426F17"/>
    <w:rsid w:val="00427C0B"/>
    <w:rsid w:val="0043124A"/>
    <w:rsid w:val="004315E4"/>
    <w:rsid w:val="00431FF3"/>
    <w:rsid w:val="00433361"/>
    <w:rsid w:val="004334B2"/>
    <w:rsid w:val="00433C76"/>
    <w:rsid w:val="0043457E"/>
    <w:rsid w:val="0043518C"/>
    <w:rsid w:val="004362E1"/>
    <w:rsid w:val="00437EFB"/>
    <w:rsid w:val="00440775"/>
    <w:rsid w:val="004407FE"/>
    <w:rsid w:val="00441598"/>
    <w:rsid w:val="004442BF"/>
    <w:rsid w:val="004466DF"/>
    <w:rsid w:val="00452141"/>
    <w:rsid w:val="004532BF"/>
    <w:rsid w:val="0045445B"/>
    <w:rsid w:val="00454D49"/>
    <w:rsid w:val="0045537A"/>
    <w:rsid w:val="00455876"/>
    <w:rsid w:val="004568B2"/>
    <w:rsid w:val="00457436"/>
    <w:rsid w:val="00460A20"/>
    <w:rsid w:val="00460DC6"/>
    <w:rsid w:val="00461267"/>
    <w:rsid w:val="004613F2"/>
    <w:rsid w:val="00461509"/>
    <w:rsid w:val="00461A3C"/>
    <w:rsid w:val="00462C1A"/>
    <w:rsid w:val="004652E2"/>
    <w:rsid w:val="004655EA"/>
    <w:rsid w:val="00465681"/>
    <w:rsid w:val="00466D50"/>
    <w:rsid w:val="00470952"/>
    <w:rsid w:val="00472DEF"/>
    <w:rsid w:val="00473863"/>
    <w:rsid w:val="0047390F"/>
    <w:rsid w:val="00474203"/>
    <w:rsid w:val="00474C08"/>
    <w:rsid w:val="004753F4"/>
    <w:rsid w:val="00475522"/>
    <w:rsid w:val="004768EF"/>
    <w:rsid w:val="00477EE2"/>
    <w:rsid w:val="00480B4F"/>
    <w:rsid w:val="00483441"/>
    <w:rsid w:val="004837EB"/>
    <w:rsid w:val="00483F08"/>
    <w:rsid w:val="00484089"/>
    <w:rsid w:val="00487F1B"/>
    <w:rsid w:val="004910F3"/>
    <w:rsid w:val="00492815"/>
    <w:rsid w:val="004932BB"/>
    <w:rsid w:val="00493570"/>
    <w:rsid w:val="00494272"/>
    <w:rsid w:val="00494F5D"/>
    <w:rsid w:val="004961F6"/>
    <w:rsid w:val="004970B0"/>
    <w:rsid w:val="00497449"/>
    <w:rsid w:val="00497EDD"/>
    <w:rsid w:val="004A16D8"/>
    <w:rsid w:val="004A1DD2"/>
    <w:rsid w:val="004A3FAF"/>
    <w:rsid w:val="004A45ED"/>
    <w:rsid w:val="004A5532"/>
    <w:rsid w:val="004A728F"/>
    <w:rsid w:val="004B16CA"/>
    <w:rsid w:val="004B1BED"/>
    <w:rsid w:val="004B2D98"/>
    <w:rsid w:val="004B2FAA"/>
    <w:rsid w:val="004B2FB5"/>
    <w:rsid w:val="004B3718"/>
    <w:rsid w:val="004B5D6B"/>
    <w:rsid w:val="004B6279"/>
    <w:rsid w:val="004B645B"/>
    <w:rsid w:val="004B6B27"/>
    <w:rsid w:val="004C0009"/>
    <w:rsid w:val="004C0938"/>
    <w:rsid w:val="004C0AD4"/>
    <w:rsid w:val="004C3B7D"/>
    <w:rsid w:val="004C5596"/>
    <w:rsid w:val="004C64E7"/>
    <w:rsid w:val="004C7769"/>
    <w:rsid w:val="004D0793"/>
    <w:rsid w:val="004D0E59"/>
    <w:rsid w:val="004D47D3"/>
    <w:rsid w:val="004D50C4"/>
    <w:rsid w:val="004D5B1D"/>
    <w:rsid w:val="004D73C2"/>
    <w:rsid w:val="004D7A3A"/>
    <w:rsid w:val="004D7CE0"/>
    <w:rsid w:val="004E33B3"/>
    <w:rsid w:val="004E3A2C"/>
    <w:rsid w:val="004E431F"/>
    <w:rsid w:val="004E7FA9"/>
    <w:rsid w:val="004F09E9"/>
    <w:rsid w:val="004F1D6D"/>
    <w:rsid w:val="004F2127"/>
    <w:rsid w:val="004F5A00"/>
    <w:rsid w:val="004F655D"/>
    <w:rsid w:val="004F6ACC"/>
    <w:rsid w:val="004F7383"/>
    <w:rsid w:val="004F7631"/>
    <w:rsid w:val="00500668"/>
    <w:rsid w:val="005008C8"/>
    <w:rsid w:val="005016FB"/>
    <w:rsid w:val="00504C1A"/>
    <w:rsid w:val="0050535A"/>
    <w:rsid w:val="00505CC1"/>
    <w:rsid w:val="00506DCA"/>
    <w:rsid w:val="0050768C"/>
    <w:rsid w:val="00511168"/>
    <w:rsid w:val="00514ECD"/>
    <w:rsid w:val="00516121"/>
    <w:rsid w:val="00516E3A"/>
    <w:rsid w:val="00517CB8"/>
    <w:rsid w:val="005210C8"/>
    <w:rsid w:val="005215DD"/>
    <w:rsid w:val="00525156"/>
    <w:rsid w:val="00525B60"/>
    <w:rsid w:val="00525E35"/>
    <w:rsid w:val="00526E67"/>
    <w:rsid w:val="00532AFF"/>
    <w:rsid w:val="00532B88"/>
    <w:rsid w:val="00532D87"/>
    <w:rsid w:val="0053378B"/>
    <w:rsid w:val="00536A33"/>
    <w:rsid w:val="00537B51"/>
    <w:rsid w:val="005407F5"/>
    <w:rsid w:val="005408B4"/>
    <w:rsid w:val="0054091C"/>
    <w:rsid w:val="00542605"/>
    <w:rsid w:val="00542931"/>
    <w:rsid w:val="00543B35"/>
    <w:rsid w:val="00544587"/>
    <w:rsid w:val="00546EAC"/>
    <w:rsid w:val="005478D2"/>
    <w:rsid w:val="005522E7"/>
    <w:rsid w:val="005529A9"/>
    <w:rsid w:val="00554120"/>
    <w:rsid w:val="005550E9"/>
    <w:rsid w:val="005579AF"/>
    <w:rsid w:val="00557B57"/>
    <w:rsid w:val="00557C4A"/>
    <w:rsid w:val="0056045A"/>
    <w:rsid w:val="00560952"/>
    <w:rsid w:val="0056162A"/>
    <w:rsid w:val="00561737"/>
    <w:rsid w:val="005631A2"/>
    <w:rsid w:val="005632A2"/>
    <w:rsid w:val="00564B1B"/>
    <w:rsid w:val="005658FD"/>
    <w:rsid w:val="00566C42"/>
    <w:rsid w:val="005675F6"/>
    <w:rsid w:val="00567B80"/>
    <w:rsid w:val="0057188E"/>
    <w:rsid w:val="005722E9"/>
    <w:rsid w:val="00573FB9"/>
    <w:rsid w:val="0057445A"/>
    <w:rsid w:val="00576861"/>
    <w:rsid w:val="00576AF5"/>
    <w:rsid w:val="00576F69"/>
    <w:rsid w:val="00582092"/>
    <w:rsid w:val="00582D02"/>
    <w:rsid w:val="005846E5"/>
    <w:rsid w:val="00584E52"/>
    <w:rsid w:val="00585094"/>
    <w:rsid w:val="005927CD"/>
    <w:rsid w:val="00592E4D"/>
    <w:rsid w:val="005932BC"/>
    <w:rsid w:val="00593727"/>
    <w:rsid w:val="005943CE"/>
    <w:rsid w:val="0059452D"/>
    <w:rsid w:val="00595FC1"/>
    <w:rsid w:val="00596191"/>
    <w:rsid w:val="005975D4"/>
    <w:rsid w:val="00597640"/>
    <w:rsid w:val="005A179D"/>
    <w:rsid w:val="005A29C0"/>
    <w:rsid w:val="005A29D2"/>
    <w:rsid w:val="005A2EFF"/>
    <w:rsid w:val="005A3503"/>
    <w:rsid w:val="005A38C5"/>
    <w:rsid w:val="005A4EB2"/>
    <w:rsid w:val="005A5B48"/>
    <w:rsid w:val="005A76E0"/>
    <w:rsid w:val="005B2556"/>
    <w:rsid w:val="005B3100"/>
    <w:rsid w:val="005B4161"/>
    <w:rsid w:val="005B4F5E"/>
    <w:rsid w:val="005B5108"/>
    <w:rsid w:val="005B6414"/>
    <w:rsid w:val="005B7B95"/>
    <w:rsid w:val="005C0830"/>
    <w:rsid w:val="005C0963"/>
    <w:rsid w:val="005C12F6"/>
    <w:rsid w:val="005C1A55"/>
    <w:rsid w:val="005C1F18"/>
    <w:rsid w:val="005C249D"/>
    <w:rsid w:val="005C24EB"/>
    <w:rsid w:val="005C3049"/>
    <w:rsid w:val="005C32D7"/>
    <w:rsid w:val="005C3911"/>
    <w:rsid w:val="005C3CE1"/>
    <w:rsid w:val="005C56DB"/>
    <w:rsid w:val="005C7922"/>
    <w:rsid w:val="005C7FA5"/>
    <w:rsid w:val="005D1273"/>
    <w:rsid w:val="005D12EF"/>
    <w:rsid w:val="005D24F9"/>
    <w:rsid w:val="005D3942"/>
    <w:rsid w:val="005D4D7B"/>
    <w:rsid w:val="005D507E"/>
    <w:rsid w:val="005D67BD"/>
    <w:rsid w:val="005D68D1"/>
    <w:rsid w:val="005D79E9"/>
    <w:rsid w:val="005E0210"/>
    <w:rsid w:val="005E05AB"/>
    <w:rsid w:val="005E0E56"/>
    <w:rsid w:val="005E1575"/>
    <w:rsid w:val="005E1A75"/>
    <w:rsid w:val="005E2627"/>
    <w:rsid w:val="005E2894"/>
    <w:rsid w:val="005E2A4D"/>
    <w:rsid w:val="005E3396"/>
    <w:rsid w:val="005E603E"/>
    <w:rsid w:val="005E7118"/>
    <w:rsid w:val="005E7565"/>
    <w:rsid w:val="005F4750"/>
    <w:rsid w:val="005F6789"/>
    <w:rsid w:val="005F691F"/>
    <w:rsid w:val="0060156C"/>
    <w:rsid w:val="00601A94"/>
    <w:rsid w:val="00602A3E"/>
    <w:rsid w:val="0060334F"/>
    <w:rsid w:val="00603E21"/>
    <w:rsid w:val="00604821"/>
    <w:rsid w:val="00606E68"/>
    <w:rsid w:val="00607669"/>
    <w:rsid w:val="00610B1F"/>
    <w:rsid w:val="00611161"/>
    <w:rsid w:val="00613BA4"/>
    <w:rsid w:val="00614AC1"/>
    <w:rsid w:val="00615751"/>
    <w:rsid w:val="00617665"/>
    <w:rsid w:val="00617927"/>
    <w:rsid w:val="0062034C"/>
    <w:rsid w:val="0062053E"/>
    <w:rsid w:val="00620C95"/>
    <w:rsid w:val="0062281E"/>
    <w:rsid w:val="006231B5"/>
    <w:rsid w:val="00623ACC"/>
    <w:rsid w:val="00624090"/>
    <w:rsid w:val="00624F9F"/>
    <w:rsid w:val="0062528B"/>
    <w:rsid w:val="00625FAC"/>
    <w:rsid w:val="00626247"/>
    <w:rsid w:val="006268C9"/>
    <w:rsid w:val="0063025D"/>
    <w:rsid w:val="00631148"/>
    <w:rsid w:val="006317A2"/>
    <w:rsid w:val="006364B6"/>
    <w:rsid w:val="0064008B"/>
    <w:rsid w:val="00640940"/>
    <w:rsid w:val="00640F9C"/>
    <w:rsid w:val="006424A6"/>
    <w:rsid w:val="00643D1D"/>
    <w:rsid w:val="00645F39"/>
    <w:rsid w:val="0064710E"/>
    <w:rsid w:val="0065096C"/>
    <w:rsid w:val="00650AEC"/>
    <w:rsid w:val="00650E9E"/>
    <w:rsid w:val="006515A5"/>
    <w:rsid w:val="006545CE"/>
    <w:rsid w:val="006553E0"/>
    <w:rsid w:val="00656CB2"/>
    <w:rsid w:val="00657543"/>
    <w:rsid w:val="0066082F"/>
    <w:rsid w:val="00660AC6"/>
    <w:rsid w:val="00661E38"/>
    <w:rsid w:val="00663E15"/>
    <w:rsid w:val="006652B6"/>
    <w:rsid w:val="00666FC1"/>
    <w:rsid w:val="00670754"/>
    <w:rsid w:val="00670AAC"/>
    <w:rsid w:val="00670FF9"/>
    <w:rsid w:val="00672108"/>
    <w:rsid w:val="00673B04"/>
    <w:rsid w:val="00674FCC"/>
    <w:rsid w:val="0067563A"/>
    <w:rsid w:val="006759C0"/>
    <w:rsid w:val="00676038"/>
    <w:rsid w:val="00680130"/>
    <w:rsid w:val="00680205"/>
    <w:rsid w:val="00680221"/>
    <w:rsid w:val="00682265"/>
    <w:rsid w:val="00683193"/>
    <w:rsid w:val="00684024"/>
    <w:rsid w:val="006867D3"/>
    <w:rsid w:val="00686FC3"/>
    <w:rsid w:val="00687FD8"/>
    <w:rsid w:val="00691A17"/>
    <w:rsid w:val="006930D9"/>
    <w:rsid w:val="0069410A"/>
    <w:rsid w:val="0069506E"/>
    <w:rsid w:val="006A0166"/>
    <w:rsid w:val="006A136B"/>
    <w:rsid w:val="006A1730"/>
    <w:rsid w:val="006A17D5"/>
    <w:rsid w:val="006A3498"/>
    <w:rsid w:val="006B019F"/>
    <w:rsid w:val="006B1E59"/>
    <w:rsid w:val="006B2707"/>
    <w:rsid w:val="006B29D7"/>
    <w:rsid w:val="006B2DE0"/>
    <w:rsid w:val="006B323E"/>
    <w:rsid w:val="006B3FBA"/>
    <w:rsid w:val="006B4054"/>
    <w:rsid w:val="006B68A8"/>
    <w:rsid w:val="006B7469"/>
    <w:rsid w:val="006C006C"/>
    <w:rsid w:val="006C0406"/>
    <w:rsid w:val="006C1149"/>
    <w:rsid w:val="006C1AE8"/>
    <w:rsid w:val="006C258B"/>
    <w:rsid w:val="006C434F"/>
    <w:rsid w:val="006C4C4A"/>
    <w:rsid w:val="006C5913"/>
    <w:rsid w:val="006C756A"/>
    <w:rsid w:val="006C78D2"/>
    <w:rsid w:val="006C7AD2"/>
    <w:rsid w:val="006C7C75"/>
    <w:rsid w:val="006C7FDD"/>
    <w:rsid w:val="006D0F9F"/>
    <w:rsid w:val="006D2D0C"/>
    <w:rsid w:val="006D2D5A"/>
    <w:rsid w:val="006D2E66"/>
    <w:rsid w:val="006D3396"/>
    <w:rsid w:val="006D36A4"/>
    <w:rsid w:val="006D4D71"/>
    <w:rsid w:val="006D548B"/>
    <w:rsid w:val="006D6992"/>
    <w:rsid w:val="006D7BD7"/>
    <w:rsid w:val="006E0446"/>
    <w:rsid w:val="006E1682"/>
    <w:rsid w:val="006F21CB"/>
    <w:rsid w:val="006F271E"/>
    <w:rsid w:val="006F2D14"/>
    <w:rsid w:val="006F5278"/>
    <w:rsid w:val="006F6918"/>
    <w:rsid w:val="00700C4B"/>
    <w:rsid w:val="007018B4"/>
    <w:rsid w:val="00705863"/>
    <w:rsid w:val="0070594B"/>
    <w:rsid w:val="007066B7"/>
    <w:rsid w:val="00710E2F"/>
    <w:rsid w:val="00711DE7"/>
    <w:rsid w:val="00712A3C"/>
    <w:rsid w:val="00712E01"/>
    <w:rsid w:val="00715243"/>
    <w:rsid w:val="0071601C"/>
    <w:rsid w:val="007163EC"/>
    <w:rsid w:val="00717B83"/>
    <w:rsid w:val="00720EB8"/>
    <w:rsid w:val="007230D1"/>
    <w:rsid w:val="00724871"/>
    <w:rsid w:val="00724DD8"/>
    <w:rsid w:val="0072506D"/>
    <w:rsid w:val="00727BB8"/>
    <w:rsid w:val="00731535"/>
    <w:rsid w:val="0073247C"/>
    <w:rsid w:val="0073373B"/>
    <w:rsid w:val="00733DA9"/>
    <w:rsid w:val="007371D6"/>
    <w:rsid w:val="00741F89"/>
    <w:rsid w:val="007421DD"/>
    <w:rsid w:val="007436C4"/>
    <w:rsid w:val="00743D14"/>
    <w:rsid w:val="00745368"/>
    <w:rsid w:val="00745926"/>
    <w:rsid w:val="00745EED"/>
    <w:rsid w:val="00746BAF"/>
    <w:rsid w:val="00751B75"/>
    <w:rsid w:val="00752D29"/>
    <w:rsid w:val="00753F0F"/>
    <w:rsid w:val="007544C2"/>
    <w:rsid w:val="00755454"/>
    <w:rsid w:val="00756E51"/>
    <w:rsid w:val="00757360"/>
    <w:rsid w:val="00761482"/>
    <w:rsid w:val="00761AFF"/>
    <w:rsid w:val="007624B8"/>
    <w:rsid w:val="00762A93"/>
    <w:rsid w:val="00762EB7"/>
    <w:rsid w:val="007644C3"/>
    <w:rsid w:val="007658D1"/>
    <w:rsid w:val="00765965"/>
    <w:rsid w:val="00765C1B"/>
    <w:rsid w:val="00765F4A"/>
    <w:rsid w:val="0076600E"/>
    <w:rsid w:val="007667D8"/>
    <w:rsid w:val="007671D2"/>
    <w:rsid w:val="00767301"/>
    <w:rsid w:val="0077297A"/>
    <w:rsid w:val="007738B0"/>
    <w:rsid w:val="00773E07"/>
    <w:rsid w:val="0077428A"/>
    <w:rsid w:val="00774D4A"/>
    <w:rsid w:val="00775448"/>
    <w:rsid w:val="00776A96"/>
    <w:rsid w:val="00777642"/>
    <w:rsid w:val="007823D0"/>
    <w:rsid w:val="00782796"/>
    <w:rsid w:val="00783FDD"/>
    <w:rsid w:val="00784B2E"/>
    <w:rsid w:val="00785168"/>
    <w:rsid w:val="0078745A"/>
    <w:rsid w:val="0079232C"/>
    <w:rsid w:val="0079245C"/>
    <w:rsid w:val="007943AC"/>
    <w:rsid w:val="0079441C"/>
    <w:rsid w:val="007955A3"/>
    <w:rsid w:val="00796B76"/>
    <w:rsid w:val="007970EC"/>
    <w:rsid w:val="007A052D"/>
    <w:rsid w:val="007A1295"/>
    <w:rsid w:val="007A13A1"/>
    <w:rsid w:val="007A1985"/>
    <w:rsid w:val="007A2C89"/>
    <w:rsid w:val="007A3557"/>
    <w:rsid w:val="007A5619"/>
    <w:rsid w:val="007A7139"/>
    <w:rsid w:val="007A793A"/>
    <w:rsid w:val="007B0429"/>
    <w:rsid w:val="007B430B"/>
    <w:rsid w:val="007B7802"/>
    <w:rsid w:val="007C0701"/>
    <w:rsid w:val="007C0C10"/>
    <w:rsid w:val="007C2A3E"/>
    <w:rsid w:val="007C2EFD"/>
    <w:rsid w:val="007C34D8"/>
    <w:rsid w:val="007C737F"/>
    <w:rsid w:val="007C738E"/>
    <w:rsid w:val="007D4D96"/>
    <w:rsid w:val="007D7ED5"/>
    <w:rsid w:val="007E204B"/>
    <w:rsid w:val="007E5A2C"/>
    <w:rsid w:val="007F04E1"/>
    <w:rsid w:val="007F24F4"/>
    <w:rsid w:val="007F4341"/>
    <w:rsid w:val="007F5489"/>
    <w:rsid w:val="007F6DD5"/>
    <w:rsid w:val="008006C1"/>
    <w:rsid w:val="008011B3"/>
    <w:rsid w:val="00801C16"/>
    <w:rsid w:val="00801C5F"/>
    <w:rsid w:val="00803313"/>
    <w:rsid w:val="00804922"/>
    <w:rsid w:val="00805213"/>
    <w:rsid w:val="0081457A"/>
    <w:rsid w:val="00816878"/>
    <w:rsid w:val="00820D89"/>
    <w:rsid w:val="00821119"/>
    <w:rsid w:val="00821316"/>
    <w:rsid w:val="00821FEC"/>
    <w:rsid w:val="00822DF2"/>
    <w:rsid w:val="00822E6C"/>
    <w:rsid w:val="00822EE5"/>
    <w:rsid w:val="00823001"/>
    <w:rsid w:val="00825705"/>
    <w:rsid w:val="00825C1D"/>
    <w:rsid w:val="00825DBB"/>
    <w:rsid w:val="00826E22"/>
    <w:rsid w:val="00827BF8"/>
    <w:rsid w:val="008325CE"/>
    <w:rsid w:val="008335FA"/>
    <w:rsid w:val="0083472B"/>
    <w:rsid w:val="00834B7D"/>
    <w:rsid w:val="00836F46"/>
    <w:rsid w:val="00837A21"/>
    <w:rsid w:val="00841D72"/>
    <w:rsid w:val="008420F1"/>
    <w:rsid w:val="0084351A"/>
    <w:rsid w:val="00844033"/>
    <w:rsid w:val="008447E4"/>
    <w:rsid w:val="008450D2"/>
    <w:rsid w:val="00846939"/>
    <w:rsid w:val="00847A1F"/>
    <w:rsid w:val="00850B50"/>
    <w:rsid w:val="008512F3"/>
    <w:rsid w:val="0085197A"/>
    <w:rsid w:val="0085242A"/>
    <w:rsid w:val="008537BD"/>
    <w:rsid w:val="00856B70"/>
    <w:rsid w:val="0086152F"/>
    <w:rsid w:val="00862692"/>
    <w:rsid w:val="00864770"/>
    <w:rsid w:val="00865019"/>
    <w:rsid w:val="00866003"/>
    <w:rsid w:val="0087058C"/>
    <w:rsid w:val="00871C51"/>
    <w:rsid w:val="00873D4B"/>
    <w:rsid w:val="00873F32"/>
    <w:rsid w:val="00874B39"/>
    <w:rsid w:val="00874EBC"/>
    <w:rsid w:val="00876908"/>
    <w:rsid w:val="00877AC2"/>
    <w:rsid w:val="00880C45"/>
    <w:rsid w:val="008810F7"/>
    <w:rsid w:val="008816D1"/>
    <w:rsid w:val="008835CB"/>
    <w:rsid w:val="00884987"/>
    <w:rsid w:val="00886481"/>
    <w:rsid w:val="00890063"/>
    <w:rsid w:val="0089016F"/>
    <w:rsid w:val="00891BCB"/>
    <w:rsid w:val="008935FD"/>
    <w:rsid w:val="00897080"/>
    <w:rsid w:val="008A00B3"/>
    <w:rsid w:val="008A156D"/>
    <w:rsid w:val="008A1E5B"/>
    <w:rsid w:val="008A2722"/>
    <w:rsid w:val="008A3533"/>
    <w:rsid w:val="008A405B"/>
    <w:rsid w:val="008A5256"/>
    <w:rsid w:val="008A53FA"/>
    <w:rsid w:val="008A66D9"/>
    <w:rsid w:val="008A6A8A"/>
    <w:rsid w:val="008B0B30"/>
    <w:rsid w:val="008B0E58"/>
    <w:rsid w:val="008B0F7A"/>
    <w:rsid w:val="008B1797"/>
    <w:rsid w:val="008B1EA7"/>
    <w:rsid w:val="008B3343"/>
    <w:rsid w:val="008B33B7"/>
    <w:rsid w:val="008B42BB"/>
    <w:rsid w:val="008B5185"/>
    <w:rsid w:val="008B534A"/>
    <w:rsid w:val="008B596C"/>
    <w:rsid w:val="008B5AFB"/>
    <w:rsid w:val="008B6B32"/>
    <w:rsid w:val="008B77B4"/>
    <w:rsid w:val="008B7B0F"/>
    <w:rsid w:val="008B7EEA"/>
    <w:rsid w:val="008C00C3"/>
    <w:rsid w:val="008C0933"/>
    <w:rsid w:val="008C1808"/>
    <w:rsid w:val="008C1EF2"/>
    <w:rsid w:val="008C2CEB"/>
    <w:rsid w:val="008C3EF9"/>
    <w:rsid w:val="008C48C7"/>
    <w:rsid w:val="008C4E4F"/>
    <w:rsid w:val="008C526C"/>
    <w:rsid w:val="008C5527"/>
    <w:rsid w:val="008D0C6B"/>
    <w:rsid w:val="008D1D42"/>
    <w:rsid w:val="008D24E0"/>
    <w:rsid w:val="008D3329"/>
    <w:rsid w:val="008D37D1"/>
    <w:rsid w:val="008D4419"/>
    <w:rsid w:val="008D4953"/>
    <w:rsid w:val="008D4D60"/>
    <w:rsid w:val="008D507B"/>
    <w:rsid w:val="008D5CFA"/>
    <w:rsid w:val="008D75A6"/>
    <w:rsid w:val="008D76A1"/>
    <w:rsid w:val="008E20AE"/>
    <w:rsid w:val="008E2C6A"/>
    <w:rsid w:val="008E2F5B"/>
    <w:rsid w:val="008E372A"/>
    <w:rsid w:val="008E3C9E"/>
    <w:rsid w:val="008E48F4"/>
    <w:rsid w:val="008E5CB4"/>
    <w:rsid w:val="008E6827"/>
    <w:rsid w:val="008E6FEA"/>
    <w:rsid w:val="008E736C"/>
    <w:rsid w:val="008E7B69"/>
    <w:rsid w:val="008F0AFE"/>
    <w:rsid w:val="008F12C2"/>
    <w:rsid w:val="008F2065"/>
    <w:rsid w:val="008F4479"/>
    <w:rsid w:val="008F4B1B"/>
    <w:rsid w:val="008F601A"/>
    <w:rsid w:val="008F69B4"/>
    <w:rsid w:val="008F7B72"/>
    <w:rsid w:val="0090389A"/>
    <w:rsid w:val="00903D17"/>
    <w:rsid w:val="009055D2"/>
    <w:rsid w:val="00905912"/>
    <w:rsid w:val="00906862"/>
    <w:rsid w:val="00911688"/>
    <w:rsid w:val="00912ADA"/>
    <w:rsid w:val="00912BE1"/>
    <w:rsid w:val="009141C3"/>
    <w:rsid w:val="00915142"/>
    <w:rsid w:val="009179A7"/>
    <w:rsid w:val="00917EC9"/>
    <w:rsid w:val="009223C6"/>
    <w:rsid w:val="00927DB9"/>
    <w:rsid w:val="00930802"/>
    <w:rsid w:val="009312E6"/>
    <w:rsid w:val="0093146C"/>
    <w:rsid w:val="00931A07"/>
    <w:rsid w:val="00932A54"/>
    <w:rsid w:val="009358AA"/>
    <w:rsid w:val="00935923"/>
    <w:rsid w:val="00935F3F"/>
    <w:rsid w:val="00937215"/>
    <w:rsid w:val="00937BD8"/>
    <w:rsid w:val="0094062D"/>
    <w:rsid w:val="00941156"/>
    <w:rsid w:val="009436C0"/>
    <w:rsid w:val="00945B52"/>
    <w:rsid w:val="00946268"/>
    <w:rsid w:val="0094636B"/>
    <w:rsid w:val="009464FE"/>
    <w:rsid w:val="00946798"/>
    <w:rsid w:val="00946A18"/>
    <w:rsid w:val="00946D17"/>
    <w:rsid w:val="009475B7"/>
    <w:rsid w:val="00952DA5"/>
    <w:rsid w:val="00952FD9"/>
    <w:rsid w:val="00953FD2"/>
    <w:rsid w:val="009556C5"/>
    <w:rsid w:val="00957A4B"/>
    <w:rsid w:val="009637AF"/>
    <w:rsid w:val="0096448C"/>
    <w:rsid w:val="0096532F"/>
    <w:rsid w:val="00966EE7"/>
    <w:rsid w:val="009721B3"/>
    <w:rsid w:val="009728A3"/>
    <w:rsid w:val="00972E9E"/>
    <w:rsid w:val="00973568"/>
    <w:rsid w:val="00973BFF"/>
    <w:rsid w:val="00974CE5"/>
    <w:rsid w:val="00975D0F"/>
    <w:rsid w:val="009766C5"/>
    <w:rsid w:val="00976AF6"/>
    <w:rsid w:val="0098046F"/>
    <w:rsid w:val="0098410A"/>
    <w:rsid w:val="009845B2"/>
    <w:rsid w:val="00985DE4"/>
    <w:rsid w:val="00986510"/>
    <w:rsid w:val="00986F6C"/>
    <w:rsid w:val="009906BA"/>
    <w:rsid w:val="00994CAA"/>
    <w:rsid w:val="00995819"/>
    <w:rsid w:val="009A2263"/>
    <w:rsid w:val="009A2AB3"/>
    <w:rsid w:val="009A4161"/>
    <w:rsid w:val="009A596B"/>
    <w:rsid w:val="009A5AEF"/>
    <w:rsid w:val="009A71E9"/>
    <w:rsid w:val="009B24D1"/>
    <w:rsid w:val="009B29E8"/>
    <w:rsid w:val="009B30BD"/>
    <w:rsid w:val="009B392B"/>
    <w:rsid w:val="009B3C9D"/>
    <w:rsid w:val="009B4AFB"/>
    <w:rsid w:val="009B569D"/>
    <w:rsid w:val="009B6B64"/>
    <w:rsid w:val="009B743B"/>
    <w:rsid w:val="009C1A26"/>
    <w:rsid w:val="009C385A"/>
    <w:rsid w:val="009C4EEA"/>
    <w:rsid w:val="009C53D3"/>
    <w:rsid w:val="009D1970"/>
    <w:rsid w:val="009D2E12"/>
    <w:rsid w:val="009D44EB"/>
    <w:rsid w:val="009D5523"/>
    <w:rsid w:val="009D5DD6"/>
    <w:rsid w:val="009D699D"/>
    <w:rsid w:val="009D6A0F"/>
    <w:rsid w:val="009D7698"/>
    <w:rsid w:val="009D7C42"/>
    <w:rsid w:val="009E0489"/>
    <w:rsid w:val="009E0CAB"/>
    <w:rsid w:val="009E116C"/>
    <w:rsid w:val="009E159B"/>
    <w:rsid w:val="009E17E9"/>
    <w:rsid w:val="009E1C76"/>
    <w:rsid w:val="009E2632"/>
    <w:rsid w:val="009E2765"/>
    <w:rsid w:val="009E301B"/>
    <w:rsid w:val="009E32FA"/>
    <w:rsid w:val="009E62AF"/>
    <w:rsid w:val="009E7133"/>
    <w:rsid w:val="009F048C"/>
    <w:rsid w:val="009F0EDC"/>
    <w:rsid w:val="009F1530"/>
    <w:rsid w:val="009F1BA4"/>
    <w:rsid w:val="009F47E3"/>
    <w:rsid w:val="009F4853"/>
    <w:rsid w:val="009F5B90"/>
    <w:rsid w:val="009F5F70"/>
    <w:rsid w:val="009F773F"/>
    <w:rsid w:val="009F7B7E"/>
    <w:rsid w:val="009F7FBE"/>
    <w:rsid w:val="00A00932"/>
    <w:rsid w:val="00A0119F"/>
    <w:rsid w:val="00A01733"/>
    <w:rsid w:val="00A01961"/>
    <w:rsid w:val="00A02504"/>
    <w:rsid w:val="00A04429"/>
    <w:rsid w:val="00A05FB7"/>
    <w:rsid w:val="00A0635A"/>
    <w:rsid w:val="00A12C1D"/>
    <w:rsid w:val="00A12D27"/>
    <w:rsid w:val="00A131E8"/>
    <w:rsid w:val="00A16D4E"/>
    <w:rsid w:val="00A2046B"/>
    <w:rsid w:val="00A20D82"/>
    <w:rsid w:val="00A2112F"/>
    <w:rsid w:val="00A212CD"/>
    <w:rsid w:val="00A22CF1"/>
    <w:rsid w:val="00A27137"/>
    <w:rsid w:val="00A27183"/>
    <w:rsid w:val="00A271BB"/>
    <w:rsid w:val="00A33792"/>
    <w:rsid w:val="00A3428B"/>
    <w:rsid w:val="00A34714"/>
    <w:rsid w:val="00A359BE"/>
    <w:rsid w:val="00A36D44"/>
    <w:rsid w:val="00A37CBE"/>
    <w:rsid w:val="00A40CBD"/>
    <w:rsid w:val="00A40F18"/>
    <w:rsid w:val="00A42EC4"/>
    <w:rsid w:val="00A44A1E"/>
    <w:rsid w:val="00A44D77"/>
    <w:rsid w:val="00A45B85"/>
    <w:rsid w:val="00A4694A"/>
    <w:rsid w:val="00A500E0"/>
    <w:rsid w:val="00A5146A"/>
    <w:rsid w:val="00A52765"/>
    <w:rsid w:val="00A54280"/>
    <w:rsid w:val="00A542FF"/>
    <w:rsid w:val="00A54BD4"/>
    <w:rsid w:val="00A60817"/>
    <w:rsid w:val="00A60F99"/>
    <w:rsid w:val="00A61019"/>
    <w:rsid w:val="00A614AC"/>
    <w:rsid w:val="00A62767"/>
    <w:rsid w:val="00A6307A"/>
    <w:rsid w:val="00A6537F"/>
    <w:rsid w:val="00A65FF5"/>
    <w:rsid w:val="00A67749"/>
    <w:rsid w:val="00A7016D"/>
    <w:rsid w:val="00A70BC7"/>
    <w:rsid w:val="00A71ADA"/>
    <w:rsid w:val="00A737E5"/>
    <w:rsid w:val="00A73B53"/>
    <w:rsid w:val="00A76EEE"/>
    <w:rsid w:val="00A77B68"/>
    <w:rsid w:val="00A80DD0"/>
    <w:rsid w:val="00A81D83"/>
    <w:rsid w:val="00A82D97"/>
    <w:rsid w:val="00A833BF"/>
    <w:rsid w:val="00A837D8"/>
    <w:rsid w:val="00A86B8B"/>
    <w:rsid w:val="00A91A72"/>
    <w:rsid w:val="00A92EF3"/>
    <w:rsid w:val="00A9334D"/>
    <w:rsid w:val="00A9472C"/>
    <w:rsid w:val="00A94CA2"/>
    <w:rsid w:val="00A95F60"/>
    <w:rsid w:val="00A96A5B"/>
    <w:rsid w:val="00A9734D"/>
    <w:rsid w:val="00A97712"/>
    <w:rsid w:val="00A97846"/>
    <w:rsid w:val="00AA0B9D"/>
    <w:rsid w:val="00AA1370"/>
    <w:rsid w:val="00AA2FDF"/>
    <w:rsid w:val="00AA3C10"/>
    <w:rsid w:val="00AA4CF0"/>
    <w:rsid w:val="00AA6F05"/>
    <w:rsid w:val="00AB17E7"/>
    <w:rsid w:val="00AB1E67"/>
    <w:rsid w:val="00AB36D3"/>
    <w:rsid w:val="00AB5147"/>
    <w:rsid w:val="00AB5645"/>
    <w:rsid w:val="00AB7BF5"/>
    <w:rsid w:val="00AC19E7"/>
    <w:rsid w:val="00AC1A15"/>
    <w:rsid w:val="00AC492C"/>
    <w:rsid w:val="00AC6D1A"/>
    <w:rsid w:val="00AC7A82"/>
    <w:rsid w:val="00AC7B3B"/>
    <w:rsid w:val="00AC7E4B"/>
    <w:rsid w:val="00AD085B"/>
    <w:rsid w:val="00AD1760"/>
    <w:rsid w:val="00AD40FA"/>
    <w:rsid w:val="00AD4DE4"/>
    <w:rsid w:val="00AD52DD"/>
    <w:rsid w:val="00AD54B8"/>
    <w:rsid w:val="00AE0979"/>
    <w:rsid w:val="00AE1BE2"/>
    <w:rsid w:val="00AE2291"/>
    <w:rsid w:val="00AE3651"/>
    <w:rsid w:val="00AE4D8D"/>
    <w:rsid w:val="00AE5C3C"/>
    <w:rsid w:val="00AE7A2D"/>
    <w:rsid w:val="00AF1929"/>
    <w:rsid w:val="00AF2B14"/>
    <w:rsid w:val="00AF43D9"/>
    <w:rsid w:val="00AF744C"/>
    <w:rsid w:val="00AF764B"/>
    <w:rsid w:val="00AF797B"/>
    <w:rsid w:val="00AF7B7D"/>
    <w:rsid w:val="00B0091D"/>
    <w:rsid w:val="00B04090"/>
    <w:rsid w:val="00B04E09"/>
    <w:rsid w:val="00B05BD3"/>
    <w:rsid w:val="00B075C6"/>
    <w:rsid w:val="00B10B9E"/>
    <w:rsid w:val="00B11B37"/>
    <w:rsid w:val="00B140D4"/>
    <w:rsid w:val="00B1709F"/>
    <w:rsid w:val="00B17383"/>
    <w:rsid w:val="00B17835"/>
    <w:rsid w:val="00B21E06"/>
    <w:rsid w:val="00B23AE0"/>
    <w:rsid w:val="00B24AD0"/>
    <w:rsid w:val="00B25D52"/>
    <w:rsid w:val="00B25F50"/>
    <w:rsid w:val="00B271B7"/>
    <w:rsid w:val="00B277B3"/>
    <w:rsid w:val="00B30541"/>
    <w:rsid w:val="00B30747"/>
    <w:rsid w:val="00B30D9C"/>
    <w:rsid w:val="00B3160A"/>
    <w:rsid w:val="00B32004"/>
    <w:rsid w:val="00B32C9C"/>
    <w:rsid w:val="00B34DAA"/>
    <w:rsid w:val="00B351C4"/>
    <w:rsid w:val="00B354BE"/>
    <w:rsid w:val="00B36ADA"/>
    <w:rsid w:val="00B370FB"/>
    <w:rsid w:val="00B37DC9"/>
    <w:rsid w:val="00B40626"/>
    <w:rsid w:val="00B40E9D"/>
    <w:rsid w:val="00B41AF3"/>
    <w:rsid w:val="00B441CB"/>
    <w:rsid w:val="00B44B6A"/>
    <w:rsid w:val="00B47613"/>
    <w:rsid w:val="00B47802"/>
    <w:rsid w:val="00B47EEC"/>
    <w:rsid w:val="00B508E1"/>
    <w:rsid w:val="00B5317E"/>
    <w:rsid w:val="00B53CBB"/>
    <w:rsid w:val="00B54540"/>
    <w:rsid w:val="00B54CDD"/>
    <w:rsid w:val="00B54F06"/>
    <w:rsid w:val="00B551E1"/>
    <w:rsid w:val="00B55769"/>
    <w:rsid w:val="00B55E8C"/>
    <w:rsid w:val="00B570B0"/>
    <w:rsid w:val="00B612B3"/>
    <w:rsid w:val="00B623BD"/>
    <w:rsid w:val="00B63309"/>
    <w:rsid w:val="00B65F8E"/>
    <w:rsid w:val="00B7153A"/>
    <w:rsid w:val="00B71E83"/>
    <w:rsid w:val="00B74F64"/>
    <w:rsid w:val="00B77DBB"/>
    <w:rsid w:val="00B80595"/>
    <w:rsid w:val="00B81CD0"/>
    <w:rsid w:val="00B83026"/>
    <w:rsid w:val="00B84792"/>
    <w:rsid w:val="00B8687B"/>
    <w:rsid w:val="00B942A3"/>
    <w:rsid w:val="00B96F02"/>
    <w:rsid w:val="00B970BE"/>
    <w:rsid w:val="00B97C68"/>
    <w:rsid w:val="00BA001D"/>
    <w:rsid w:val="00BA0234"/>
    <w:rsid w:val="00BA4053"/>
    <w:rsid w:val="00BA4267"/>
    <w:rsid w:val="00BA502D"/>
    <w:rsid w:val="00BA6A57"/>
    <w:rsid w:val="00BA7CBB"/>
    <w:rsid w:val="00BB0EDC"/>
    <w:rsid w:val="00BB3063"/>
    <w:rsid w:val="00BB4EF3"/>
    <w:rsid w:val="00BB5032"/>
    <w:rsid w:val="00BB6FAE"/>
    <w:rsid w:val="00BC05C7"/>
    <w:rsid w:val="00BC113D"/>
    <w:rsid w:val="00BC21D8"/>
    <w:rsid w:val="00BC2665"/>
    <w:rsid w:val="00BC2724"/>
    <w:rsid w:val="00BC2D6F"/>
    <w:rsid w:val="00BC3CD5"/>
    <w:rsid w:val="00BC4951"/>
    <w:rsid w:val="00BC7297"/>
    <w:rsid w:val="00BC7C15"/>
    <w:rsid w:val="00BD0691"/>
    <w:rsid w:val="00BD10EC"/>
    <w:rsid w:val="00BD2880"/>
    <w:rsid w:val="00BD3F7A"/>
    <w:rsid w:val="00BD44BE"/>
    <w:rsid w:val="00BE0ED5"/>
    <w:rsid w:val="00BE1251"/>
    <w:rsid w:val="00BE1692"/>
    <w:rsid w:val="00BE3FE7"/>
    <w:rsid w:val="00BE4E55"/>
    <w:rsid w:val="00BE6EDB"/>
    <w:rsid w:val="00BE71E9"/>
    <w:rsid w:val="00BE75BF"/>
    <w:rsid w:val="00BE76EE"/>
    <w:rsid w:val="00BE7C2F"/>
    <w:rsid w:val="00BF0071"/>
    <w:rsid w:val="00BF0155"/>
    <w:rsid w:val="00BF03A6"/>
    <w:rsid w:val="00BF0C7E"/>
    <w:rsid w:val="00BF161B"/>
    <w:rsid w:val="00BF1D1A"/>
    <w:rsid w:val="00BF3474"/>
    <w:rsid w:val="00BF5724"/>
    <w:rsid w:val="00BF5EAF"/>
    <w:rsid w:val="00BF5EC0"/>
    <w:rsid w:val="00BF6B7D"/>
    <w:rsid w:val="00BF76A5"/>
    <w:rsid w:val="00C01108"/>
    <w:rsid w:val="00C016D0"/>
    <w:rsid w:val="00C01DE8"/>
    <w:rsid w:val="00C038CA"/>
    <w:rsid w:val="00C03E21"/>
    <w:rsid w:val="00C0507E"/>
    <w:rsid w:val="00C05805"/>
    <w:rsid w:val="00C06044"/>
    <w:rsid w:val="00C06A51"/>
    <w:rsid w:val="00C06E07"/>
    <w:rsid w:val="00C06E18"/>
    <w:rsid w:val="00C06FFD"/>
    <w:rsid w:val="00C10640"/>
    <w:rsid w:val="00C10901"/>
    <w:rsid w:val="00C116ED"/>
    <w:rsid w:val="00C11770"/>
    <w:rsid w:val="00C11BD0"/>
    <w:rsid w:val="00C13B39"/>
    <w:rsid w:val="00C14B3E"/>
    <w:rsid w:val="00C14B9E"/>
    <w:rsid w:val="00C16051"/>
    <w:rsid w:val="00C208FE"/>
    <w:rsid w:val="00C20C98"/>
    <w:rsid w:val="00C2226A"/>
    <w:rsid w:val="00C24944"/>
    <w:rsid w:val="00C251CD"/>
    <w:rsid w:val="00C2651B"/>
    <w:rsid w:val="00C30AC6"/>
    <w:rsid w:val="00C31AD7"/>
    <w:rsid w:val="00C3287B"/>
    <w:rsid w:val="00C33A8D"/>
    <w:rsid w:val="00C35D70"/>
    <w:rsid w:val="00C36EAD"/>
    <w:rsid w:val="00C37E33"/>
    <w:rsid w:val="00C41BCA"/>
    <w:rsid w:val="00C42ECA"/>
    <w:rsid w:val="00C434B6"/>
    <w:rsid w:val="00C43C0D"/>
    <w:rsid w:val="00C445CB"/>
    <w:rsid w:val="00C45D8B"/>
    <w:rsid w:val="00C50898"/>
    <w:rsid w:val="00C51CB6"/>
    <w:rsid w:val="00C51FF3"/>
    <w:rsid w:val="00C52595"/>
    <w:rsid w:val="00C525B7"/>
    <w:rsid w:val="00C52731"/>
    <w:rsid w:val="00C5335A"/>
    <w:rsid w:val="00C540AD"/>
    <w:rsid w:val="00C548EA"/>
    <w:rsid w:val="00C552B2"/>
    <w:rsid w:val="00C575DB"/>
    <w:rsid w:val="00C603E0"/>
    <w:rsid w:val="00C61111"/>
    <w:rsid w:val="00C6297A"/>
    <w:rsid w:val="00C62DC0"/>
    <w:rsid w:val="00C62FD9"/>
    <w:rsid w:val="00C63240"/>
    <w:rsid w:val="00C64DD0"/>
    <w:rsid w:val="00C64E1E"/>
    <w:rsid w:val="00C6531D"/>
    <w:rsid w:val="00C65963"/>
    <w:rsid w:val="00C659B1"/>
    <w:rsid w:val="00C65F3A"/>
    <w:rsid w:val="00C664E3"/>
    <w:rsid w:val="00C665A1"/>
    <w:rsid w:val="00C66D73"/>
    <w:rsid w:val="00C675F2"/>
    <w:rsid w:val="00C705AC"/>
    <w:rsid w:val="00C709BD"/>
    <w:rsid w:val="00C70E83"/>
    <w:rsid w:val="00C7321D"/>
    <w:rsid w:val="00C740FF"/>
    <w:rsid w:val="00C74390"/>
    <w:rsid w:val="00C746BF"/>
    <w:rsid w:val="00C75CE4"/>
    <w:rsid w:val="00C761E4"/>
    <w:rsid w:val="00C77F48"/>
    <w:rsid w:val="00C80951"/>
    <w:rsid w:val="00C80FDB"/>
    <w:rsid w:val="00C81917"/>
    <w:rsid w:val="00C83A06"/>
    <w:rsid w:val="00C83FBB"/>
    <w:rsid w:val="00C85AFA"/>
    <w:rsid w:val="00C8632A"/>
    <w:rsid w:val="00C863D6"/>
    <w:rsid w:val="00C91D30"/>
    <w:rsid w:val="00C91FC9"/>
    <w:rsid w:val="00C92463"/>
    <w:rsid w:val="00C92D52"/>
    <w:rsid w:val="00C962EB"/>
    <w:rsid w:val="00C967A5"/>
    <w:rsid w:val="00C96BBF"/>
    <w:rsid w:val="00C96EE1"/>
    <w:rsid w:val="00CA0C64"/>
    <w:rsid w:val="00CA27DB"/>
    <w:rsid w:val="00CA2BB1"/>
    <w:rsid w:val="00CA3847"/>
    <w:rsid w:val="00CA3A0A"/>
    <w:rsid w:val="00CA40ED"/>
    <w:rsid w:val="00CB23C5"/>
    <w:rsid w:val="00CB2EB7"/>
    <w:rsid w:val="00CB3B72"/>
    <w:rsid w:val="00CB3D24"/>
    <w:rsid w:val="00CB5B3C"/>
    <w:rsid w:val="00CB698B"/>
    <w:rsid w:val="00CC03DC"/>
    <w:rsid w:val="00CC0520"/>
    <w:rsid w:val="00CC160C"/>
    <w:rsid w:val="00CC2C9B"/>
    <w:rsid w:val="00CC2CB6"/>
    <w:rsid w:val="00CC2FA5"/>
    <w:rsid w:val="00CC360A"/>
    <w:rsid w:val="00CC38A7"/>
    <w:rsid w:val="00CC3EE4"/>
    <w:rsid w:val="00CC3FF0"/>
    <w:rsid w:val="00CC425E"/>
    <w:rsid w:val="00CC5003"/>
    <w:rsid w:val="00CC7CA3"/>
    <w:rsid w:val="00CD1C00"/>
    <w:rsid w:val="00CD2AF2"/>
    <w:rsid w:val="00CD36CA"/>
    <w:rsid w:val="00CD3F6C"/>
    <w:rsid w:val="00CD3F81"/>
    <w:rsid w:val="00CD5DB1"/>
    <w:rsid w:val="00CD6A92"/>
    <w:rsid w:val="00CD6C87"/>
    <w:rsid w:val="00CD76E4"/>
    <w:rsid w:val="00CD7E18"/>
    <w:rsid w:val="00CE222E"/>
    <w:rsid w:val="00CE30EC"/>
    <w:rsid w:val="00CE3A2B"/>
    <w:rsid w:val="00CE40D0"/>
    <w:rsid w:val="00CE4DCC"/>
    <w:rsid w:val="00CE5952"/>
    <w:rsid w:val="00CE5D3E"/>
    <w:rsid w:val="00CE66E7"/>
    <w:rsid w:val="00CF08A4"/>
    <w:rsid w:val="00CF095D"/>
    <w:rsid w:val="00CF1A43"/>
    <w:rsid w:val="00CF22C0"/>
    <w:rsid w:val="00CF23E7"/>
    <w:rsid w:val="00CF5F07"/>
    <w:rsid w:val="00CF61E5"/>
    <w:rsid w:val="00CF708D"/>
    <w:rsid w:val="00D017CC"/>
    <w:rsid w:val="00D01BDD"/>
    <w:rsid w:val="00D02EF1"/>
    <w:rsid w:val="00D03B0C"/>
    <w:rsid w:val="00D04171"/>
    <w:rsid w:val="00D048EC"/>
    <w:rsid w:val="00D05636"/>
    <w:rsid w:val="00D106E4"/>
    <w:rsid w:val="00D13337"/>
    <w:rsid w:val="00D13377"/>
    <w:rsid w:val="00D136B5"/>
    <w:rsid w:val="00D14854"/>
    <w:rsid w:val="00D14B52"/>
    <w:rsid w:val="00D151ED"/>
    <w:rsid w:val="00D1712A"/>
    <w:rsid w:val="00D2062E"/>
    <w:rsid w:val="00D20B4D"/>
    <w:rsid w:val="00D2105C"/>
    <w:rsid w:val="00D212F1"/>
    <w:rsid w:val="00D224FB"/>
    <w:rsid w:val="00D23204"/>
    <w:rsid w:val="00D23A22"/>
    <w:rsid w:val="00D26766"/>
    <w:rsid w:val="00D26EE4"/>
    <w:rsid w:val="00D27962"/>
    <w:rsid w:val="00D30559"/>
    <w:rsid w:val="00D30668"/>
    <w:rsid w:val="00D30FDF"/>
    <w:rsid w:val="00D32BA7"/>
    <w:rsid w:val="00D32C30"/>
    <w:rsid w:val="00D33416"/>
    <w:rsid w:val="00D33BB5"/>
    <w:rsid w:val="00D343A6"/>
    <w:rsid w:val="00D34B7B"/>
    <w:rsid w:val="00D40A70"/>
    <w:rsid w:val="00D40AFF"/>
    <w:rsid w:val="00D40BB5"/>
    <w:rsid w:val="00D419F1"/>
    <w:rsid w:val="00D420A5"/>
    <w:rsid w:val="00D425B5"/>
    <w:rsid w:val="00D43C60"/>
    <w:rsid w:val="00D450F3"/>
    <w:rsid w:val="00D46732"/>
    <w:rsid w:val="00D479E4"/>
    <w:rsid w:val="00D501E7"/>
    <w:rsid w:val="00D5064D"/>
    <w:rsid w:val="00D50DE5"/>
    <w:rsid w:val="00D513DB"/>
    <w:rsid w:val="00D51A28"/>
    <w:rsid w:val="00D54A06"/>
    <w:rsid w:val="00D56F46"/>
    <w:rsid w:val="00D574D2"/>
    <w:rsid w:val="00D618A9"/>
    <w:rsid w:val="00D61D02"/>
    <w:rsid w:val="00D6274E"/>
    <w:rsid w:val="00D657C4"/>
    <w:rsid w:val="00D66100"/>
    <w:rsid w:val="00D6638E"/>
    <w:rsid w:val="00D663BD"/>
    <w:rsid w:val="00D66871"/>
    <w:rsid w:val="00D6769F"/>
    <w:rsid w:val="00D7135A"/>
    <w:rsid w:val="00D7169F"/>
    <w:rsid w:val="00D71812"/>
    <w:rsid w:val="00D72453"/>
    <w:rsid w:val="00D725D9"/>
    <w:rsid w:val="00D75245"/>
    <w:rsid w:val="00D7759C"/>
    <w:rsid w:val="00D776FB"/>
    <w:rsid w:val="00D82417"/>
    <w:rsid w:val="00D8371B"/>
    <w:rsid w:val="00D83A56"/>
    <w:rsid w:val="00D8458A"/>
    <w:rsid w:val="00D90640"/>
    <w:rsid w:val="00D9254A"/>
    <w:rsid w:val="00D93713"/>
    <w:rsid w:val="00D94C0D"/>
    <w:rsid w:val="00D95DC8"/>
    <w:rsid w:val="00D97EF6"/>
    <w:rsid w:val="00DA1CB6"/>
    <w:rsid w:val="00DA3FA0"/>
    <w:rsid w:val="00DA7BF9"/>
    <w:rsid w:val="00DB03A3"/>
    <w:rsid w:val="00DB041D"/>
    <w:rsid w:val="00DB21E4"/>
    <w:rsid w:val="00DB2EAA"/>
    <w:rsid w:val="00DB34E8"/>
    <w:rsid w:val="00DB3839"/>
    <w:rsid w:val="00DB4509"/>
    <w:rsid w:val="00DB638A"/>
    <w:rsid w:val="00DB68DF"/>
    <w:rsid w:val="00DC2E7F"/>
    <w:rsid w:val="00DC3395"/>
    <w:rsid w:val="00DC3CFF"/>
    <w:rsid w:val="00DC5C7F"/>
    <w:rsid w:val="00DC6EA1"/>
    <w:rsid w:val="00DC6FB3"/>
    <w:rsid w:val="00DC78C8"/>
    <w:rsid w:val="00DC7EED"/>
    <w:rsid w:val="00DD04F7"/>
    <w:rsid w:val="00DD0939"/>
    <w:rsid w:val="00DD0CBC"/>
    <w:rsid w:val="00DD0EF0"/>
    <w:rsid w:val="00DD340A"/>
    <w:rsid w:val="00DD3618"/>
    <w:rsid w:val="00DD4889"/>
    <w:rsid w:val="00DD7962"/>
    <w:rsid w:val="00DD7E6A"/>
    <w:rsid w:val="00DE459A"/>
    <w:rsid w:val="00DE5FE0"/>
    <w:rsid w:val="00DE6F1A"/>
    <w:rsid w:val="00DE6F3E"/>
    <w:rsid w:val="00DF10F6"/>
    <w:rsid w:val="00DF16A4"/>
    <w:rsid w:val="00DF16C6"/>
    <w:rsid w:val="00DF2F3F"/>
    <w:rsid w:val="00DF4DBA"/>
    <w:rsid w:val="00DF55A5"/>
    <w:rsid w:val="00DF5B09"/>
    <w:rsid w:val="00DF6148"/>
    <w:rsid w:val="00DF6400"/>
    <w:rsid w:val="00E00628"/>
    <w:rsid w:val="00E00F65"/>
    <w:rsid w:val="00E022F2"/>
    <w:rsid w:val="00E03FC4"/>
    <w:rsid w:val="00E04F58"/>
    <w:rsid w:val="00E05844"/>
    <w:rsid w:val="00E10393"/>
    <w:rsid w:val="00E10A08"/>
    <w:rsid w:val="00E11440"/>
    <w:rsid w:val="00E1208F"/>
    <w:rsid w:val="00E12535"/>
    <w:rsid w:val="00E12D48"/>
    <w:rsid w:val="00E14E4C"/>
    <w:rsid w:val="00E166B5"/>
    <w:rsid w:val="00E170CE"/>
    <w:rsid w:val="00E21326"/>
    <w:rsid w:val="00E2351D"/>
    <w:rsid w:val="00E23BF8"/>
    <w:rsid w:val="00E23C24"/>
    <w:rsid w:val="00E25661"/>
    <w:rsid w:val="00E25800"/>
    <w:rsid w:val="00E2668C"/>
    <w:rsid w:val="00E269AC"/>
    <w:rsid w:val="00E26ABC"/>
    <w:rsid w:val="00E26B7E"/>
    <w:rsid w:val="00E2747F"/>
    <w:rsid w:val="00E2795D"/>
    <w:rsid w:val="00E31763"/>
    <w:rsid w:val="00E32606"/>
    <w:rsid w:val="00E332A1"/>
    <w:rsid w:val="00E354CC"/>
    <w:rsid w:val="00E415CE"/>
    <w:rsid w:val="00E41665"/>
    <w:rsid w:val="00E44E3A"/>
    <w:rsid w:val="00E4654C"/>
    <w:rsid w:val="00E46A8A"/>
    <w:rsid w:val="00E47510"/>
    <w:rsid w:val="00E47A6D"/>
    <w:rsid w:val="00E53013"/>
    <w:rsid w:val="00E534E8"/>
    <w:rsid w:val="00E541B5"/>
    <w:rsid w:val="00E57A82"/>
    <w:rsid w:val="00E61BAE"/>
    <w:rsid w:val="00E63918"/>
    <w:rsid w:val="00E63C64"/>
    <w:rsid w:val="00E65150"/>
    <w:rsid w:val="00E655E1"/>
    <w:rsid w:val="00E65EBB"/>
    <w:rsid w:val="00E66E45"/>
    <w:rsid w:val="00E67A91"/>
    <w:rsid w:val="00E70AE4"/>
    <w:rsid w:val="00E71517"/>
    <w:rsid w:val="00E7479A"/>
    <w:rsid w:val="00E759D1"/>
    <w:rsid w:val="00E75C2E"/>
    <w:rsid w:val="00E75D2D"/>
    <w:rsid w:val="00E77175"/>
    <w:rsid w:val="00E81570"/>
    <w:rsid w:val="00E82071"/>
    <w:rsid w:val="00E82560"/>
    <w:rsid w:val="00E828E3"/>
    <w:rsid w:val="00E90483"/>
    <w:rsid w:val="00E917F4"/>
    <w:rsid w:val="00E95037"/>
    <w:rsid w:val="00E952CB"/>
    <w:rsid w:val="00E96897"/>
    <w:rsid w:val="00E96ECB"/>
    <w:rsid w:val="00EA0D0A"/>
    <w:rsid w:val="00EA1152"/>
    <w:rsid w:val="00EA1275"/>
    <w:rsid w:val="00EA5576"/>
    <w:rsid w:val="00EA68A7"/>
    <w:rsid w:val="00EA7F09"/>
    <w:rsid w:val="00EB0681"/>
    <w:rsid w:val="00EB1CD5"/>
    <w:rsid w:val="00EB2F72"/>
    <w:rsid w:val="00EB38E9"/>
    <w:rsid w:val="00EB5382"/>
    <w:rsid w:val="00EB6278"/>
    <w:rsid w:val="00EB799A"/>
    <w:rsid w:val="00EB7CBD"/>
    <w:rsid w:val="00EC0093"/>
    <w:rsid w:val="00EC06B5"/>
    <w:rsid w:val="00EC0F18"/>
    <w:rsid w:val="00EC110A"/>
    <w:rsid w:val="00EC1B97"/>
    <w:rsid w:val="00EC54A7"/>
    <w:rsid w:val="00ED2D88"/>
    <w:rsid w:val="00ED2F96"/>
    <w:rsid w:val="00ED5A67"/>
    <w:rsid w:val="00ED65B8"/>
    <w:rsid w:val="00ED6730"/>
    <w:rsid w:val="00EE093D"/>
    <w:rsid w:val="00EE1225"/>
    <w:rsid w:val="00EE1623"/>
    <w:rsid w:val="00EE2164"/>
    <w:rsid w:val="00EE2951"/>
    <w:rsid w:val="00EE3F65"/>
    <w:rsid w:val="00EE5CDE"/>
    <w:rsid w:val="00EE639A"/>
    <w:rsid w:val="00EF161B"/>
    <w:rsid w:val="00EF1DE3"/>
    <w:rsid w:val="00EF54CC"/>
    <w:rsid w:val="00EF5F86"/>
    <w:rsid w:val="00EF6213"/>
    <w:rsid w:val="00EF6D5E"/>
    <w:rsid w:val="00EF7FD1"/>
    <w:rsid w:val="00F00379"/>
    <w:rsid w:val="00F009EA"/>
    <w:rsid w:val="00F07618"/>
    <w:rsid w:val="00F07B39"/>
    <w:rsid w:val="00F151EC"/>
    <w:rsid w:val="00F15A80"/>
    <w:rsid w:val="00F17609"/>
    <w:rsid w:val="00F204E1"/>
    <w:rsid w:val="00F22EC8"/>
    <w:rsid w:val="00F230D8"/>
    <w:rsid w:val="00F25581"/>
    <w:rsid w:val="00F26ED3"/>
    <w:rsid w:val="00F27DBA"/>
    <w:rsid w:val="00F3123E"/>
    <w:rsid w:val="00F3276B"/>
    <w:rsid w:val="00F32820"/>
    <w:rsid w:val="00F35D25"/>
    <w:rsid w:val="00F36F35"/>
    <w:rsid w:val="00F46B4E"/>
    <w:rsid w:val="00F4761A"/>
    <w:rsid w:val="00F52F01"/>
    <w:rsid w:val="00F56C59"/>
    <w:rsid w:val="00F56D94"/>
    <w:rsid w:val="00F5756B"/>
    <w:rsid w:val="00F627E2"/>
    <w:rsid w:val="00F62C78"/>
    <w:rsid w:val="00F641B4"/>
    <w:rsid w:val="00F66185"/>
    <w:rsid w:val="00F672E6"/>
    <w:rsid w:val="00F67742"/>
    <w:rsid w:val="00F71231"/>
    <w:rsid w:val="00F73371"/>
    <w:rsid w:val="00F73386"/>
    <w:rsid w:val="00F73734"/>
    <w:rsid w:val="00F737B3"/>
    <w:rsid w:val="00F73C12"/>
    <w:rsid w:val="00F746BF"/>
    <w:rsid w:val="00F7503F"/>
    <w:rsid w:val="00F812C4"/>
    <w:rsid w:val="00F816B7"/>
    <w:rsid w:val="00F822FD"/>
    <w:rsid w:val="00F82461"/>
    <w:rsid w:val="00F82C34"/>
    <w:rsid w:val="00F85A24"/>
    <w:rsid w:val="00F86D39"/>
    <w:rsid w:val="00F91F52"/>
    <w:rsid w:val="00F923FF"/>
    <w:rsid w:val="00F92B07"/>
    <w:rsid w:val="00F941B8"/>
    <w:rsid w:val="00F94E4D"/>
    <w:rsid w:val="00FA1019"/>
    <w:rsid w:val="00FA20ED"/>
    <w:rsid w:val="00FA46CB"/>
    <w:rsid w:val="00FA506A"/>
    <w:rsid w:val="00FA5440"/>
    <w:rsid w:val="00FA762A"/>
    <w:rsid w:val="00FA7AC7"/>
    <w:rsid w:val="00FB34D3"/>
    <w:rsid w:val="00FB45A7"/>
    <w:rsid w:val="00FB51F3"/>
    <w:rsid w:val="00FB54EA"/>
    <w:rsid w:val="00FB684F"/>
    <w:rsid w:val="00FC0287"/>
    <w:rsid w:val="00FC1EAD"/>
    <w:rsid w:val="00FC2D19"/>
    <w:rsid w:val="00FC414A"/>
    <w:rsid w:val="00FC42C1"/>
    <w:rsid w:val="00FC4D8B"/>
    <w:rsid w:val="00FC5F8E"/>
    <w:rsid w:val="00FC70C3"/>
    <w:rsid w:val="00FD0046"/>
    <w:rsid w:val="00FD075F"/>
    <w:rsid w:val="00FD46E2"/>
    <w:rsid w:val="00FD4F2B"/>
    <w:rsid w:val="00FD523C"/>
    <w:rsid w:val="00FD5A63"/>
    <w:rsid w:val="00FD5BBA"/>
    <w:rsid w:val="00FD5C6F"/>
    <w:rsid w:val="00FD64CC"/>
    <w:rsid w:val="00FE04C6"/>
    <w:rsid w:val="00FE06E9"/>
    <w:rsid w:val="00FE167C"/>
    <w:rsid w:val="00FE1D58"/>
    <w:rsid w:val="00FE1F7A"/>
    <w:rsid w:val="00FE3E3E"/>
    <w:rsid w:val="00FE4F03"/>
    <w:rsid w:val="00FE6CD3"/>
    <w:rsid w:val="00FE7025"/>
    <w:rsid w:val="00FF0069"/>
    <w:rsid w:val="00FF22E1"/>
    <w:rsid w:val="00FF2BA0"/>
    <w:rsid w:val="00FF3627"/>
    <w:rsid w:val="00FF47B6"/>
    <w:rsid w:val="00FF4882"/>
    <w:rsid w:val="00FF61C3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D4D3C"/>
  <w15:chartTrackingRefBased/>
  <w15:docId w15:val="{DA6D344E-94ED-4E55-ACD3-13662154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semiHidden="1" w:uiPriority="35" w:unhideWhenUsed="1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uiPriority="10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5D"/>
    <w:rPr>
      <w:sz w:val="24"/>
      <w:szCs w:val="24"/>
    </w:rPr>
  </w:style>
  <w:style w:type="paragraph" w:styleId="10">
    <w:name w:val="heading 1"/>
    <w:aliases w:val="Document Header1,H1,Heading 1iz,Ðàçäåë,Ариал11,Б1,Б11,Введение...,Заголовок 1 Знак Знак Знак Знак,Заголовок 1 Знак Знак1 Знак Знак,Заголовок 1 Знак Знак2 Знак,Заголовок 1 Знак1 Знак Знак,Заголовок 1 Знак1 Знак1,Заголовок 1 Знак2 Знак"/>
    <w:basedOn w:val="a"/>
    <w:next w:val="a"/>
    <w:link w:val="11"/>
    <w:qFormat/>
    <w:rsid w:val="004F655D"/>
    <w:pPr>
      <w:keepNext/>
      <w:spacing w:before="240" w:after="240"/>
      <w:outlineLvl w:val="0"/>
    </w:pPr>
    <w:rPr>
      <w:b/>
      <w:bCs/>
      <w:kern w:val="32"/>
      <w:sz w:val="36"/>
      <w:szCs w:val="32"/>
      <w:lang w:val="x-none" w:eastAsia="x-none"/>
    </w:rPr>
  </w:style>
  <w:style w:type="paragraph" w:styleId="20">
    <w:name w:val="heading 2"/>
    <w:aliases w:val="2,H2,H2 Знак,HD2,Heading 2 Hidden,Numbered text 3,RTC,h2,heading 2,iz2,Б2,Заголовок 21,Раздел Знак"/>
    <w:basedOn w:val="a"/>
    <w:next w:val="a"/>
    <w:link w:val="21"/>
    <w:uiPriority w:val="9"/>
    <w:unhideWhenUsed/>
    <w:qFormat/>
    <w:rsid w:val="00D501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unhideWhenUsed/>
    <w:qFormat/>
    <w:rsid w:val="008E6FE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rsid w:val="001C7D3B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4F655D"/>
    <w:rPr>
      <w:b/>
      <w:bCs/>
      <w:i w:val="0"/>
      <w:iCs w:val="0"/>
    </w:rPr>
  </w:style>
  <w:style w:type="paragraph" w:customStyle="1" w:styleId="a4">
    <w:name w:val="абзац"/>
    <w:basedOn w:val="a"/>
    <w:rsid w:val="004F655D"/>
    <w:pPr>
      <w:spacing w:line="360" w:lineRule="auto"/>
      <w:ind w:firstLine="709"/>
      <w:jc w:val="both"/>
    </w:pPr>
    <w:rPr>
      <w:rFonts w:ascii="Courier New" w:hAnsi="Courier New" w:cs="Courier New"/>
      <w:sz w:val="30"/>
      <w:szCs w:val="30"/>
    </w:rPr>
  </w:style>
  <w:style w:type="paragraph" w:styleId="22">
    <w:name w:val="Body Text Indent 2"/>
    <w:basedOn w:val="a"/>
    <w:rsid w:val="004F655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paragraph" w:styleId="a5">
    <w:name w:val="header"/>
    <w:basedOn w:val="a"/>
    <w:link w:val="a6"/>
    <w:rsid w:val="00B41AF3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uiPriority w:val="99"/>
    <w:rsid w:val="00B41AF3"/>
  </w:style>
  <w:style w:type="character" w:customStyle="1" w:styleId="defaultlabelstyle1">
    <w:name w:val="defaultlabelstyle1"/>
    <w:rsid w:val="00DB041D"/>
    <w:rPr>
      <w:rFonts w:ascii="Verdana" w:hAnsi="Verdana" w:hint="default"/>
      <w:b w:val="0"/>
      <w:bCs w:val="0"/>
      <w:color w:val="333333"/>
    </w:rPr>
  </w:style>
  <w:style w:type="paragraph" w:styleId="a8">
    <w:name w:val="footer"/>
    <w:basedOn w:val="a"/>
    <w:link w:val="a9"/>
    <w:uiPriority w:val="99"/>
    <w:rsid w:val="00D501E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D501E7"/>
    <w:rPr>
      <w:sz w:val="24"/>
      <w:szCs w:val="24"/>
    </w:rPr>
  </w:style>
  <w:style w:type="character" w:customStyle="1" w:styleId="a6">
    <w:name w:val="Верхний колонтитул Знак"/>
    <w:link w:val="a5"/>
    <w:rsid w:val="00D501E7"/>
    <w:rPr>
      <w:sz w:val="24"/>
      <w:szCs w:val="24"/>
    </w:rPr>
  </w:style>
  <w:style w:type="paragraph" w:customStyle="1" w:styleId="Style26">
    <w:name w:val="Style26"/>
    <w:basedOn w:val="a"/>
    <w:rsid w:val="00D501E7"/>
    <w:pPr>
      <w:widowControl w:val="0"/>
      <w:autoSpaceDE w:val="0"/>
      <w:autoSpaceDN w:val="0"/>
      <w:adjustRightInd w:val="0"/>
      <w:spacing w:line="283" w:lineRule="exact"/>
      <w:ind w:firstLine="528"/>
      <w:jc w:val="both"/>
    </w:pPr>
  </w:style>
  <w:style w:type="character" w:styleId="aa">
    <w:name w:val="Hyperlink"/>
    <w:uiPriority w:val="99"/>
    <w:rsid w:val="00D501E7"/>
    <w:rPr>
      <w:color w:val="auto"/>
      <w:u w:val="none"/>
    </w:rPr>
  </w:style>
  <w:style w:type="paragraph" w:styleId="12">
    <w:name w:val="toc 1"/>
    <w:basedOn w:val="a"/>
    <w:next w:val="a"/>
    <w:autoRedefine/>
    <w:uiPriority w:val="39"/>
    <w:rsid w:val="00D501E7"/>
    <w:pPr>
      <w:keepNext/>
      <w:keepLines/>
      <w:tabs>
        <w:tab w:val="left" w:pos="426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23">
    <w:name w:val="toc 2"/>
    <w:basedOn w:val="a"/>
    <w:next w:val="a"/>
    <w:autoRedefine/>
    <w:uiPriority w:val="39"/>
    <w:rsid w:val="00D501E7"/>
    <w:pPr>
      <w:keepNext/>
      <w:keepLines/>
      <w:tabs>
        <w:tab w:val="left" w:pos="709"/>
        <w:tab w:val="right" w:leader="dot" w:pos="9498"/>
      </w:tabs>
      <w:spacing w:before="60" w:after="60"/>
      <w:ind w:right="19"/>
    </w:pPr>
    <w:rPr>
      <w:b/>
      <w:smallCaps/>
      <w:szCs w:val="20"/>
    </w:rPr>
  </w:style>
  <w:style w:type="paragraph" w:styleId="41">
    <w:name w:val="toc 4"/>
    <w:basedOn w:val="a"/>
    <w:next w:val="a"/>
    <w:autoRedefine/>
    <w:uiPriority w:val="39"/>
    <w:unhideWhenUsed/>
    <w:rsid w:val="00D501E7"/>
    <w:pPr>
      <w:spacing w:after="100" w:line="276" w:lineRule="auto"/>
    </w:pPr>
    <w:rPr>
      <w:b/>
      <w:smallCaps/>
      <w:szCs w:val="22"/>
    </w:rPr>
  </w:style>
  <w:style w:type="character" w:customStyle="1" w:styleId="21">
    <w:name w:val="Заголовок 2 Знак"/>
    <w:aliases w:val="2 Знак,H2 Знак1,H2 Знак Знак,HD2 Знак,Heading 2 Hidden Знак,Numbered text 3 Знак,RTC Знак,h2 Знак,heading 2 Знак,iz2 Знак,Б2 Знак,Заголовок 21 Знак,Раздел Знак Знак"/>
    <w:link w:val="20"/>
    <w:semiHidden/>
    <w:rsid w:val="00D501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b">
    <w:name w:val="List Paragraph"/>
    <w:aliases w:val="AC List 01,Bullet List,Bullet Number,FooterText,List Paragraph1,List Paragraph_0,SL_Абзац списка,f_Абзац 1,lp1,numbered,Абзац списка11,Абзац списка2,Абзац списка3,Абзац списка4,Маркер,Нумерованый список,ПАРАГРАФ,Текстовая,название,таблица"/>
    <w:basedOn w:val="a"/>
    <w:link w:val="ac"/>
    <w:uiPriority w:val="34"/>
    <w:qFormat/>
    <w:rsid w:val="00D501E7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x-none" w:eastAsia="x-none"/>
    </w:rPr>
  </w:style>
  <w:style w:type="character" w:styleId="ad">
    <w:name w:val="Strong"/>
    <w:uiPriority w:val="22"/>
    <w:qFormat/>
    <w:rsid w:val="009B29E8"/>
    <w:rPr>
      <w:b/>
      <w:bCs/>
    </w:rPr>
  </w:style>
  <w:style w:type="paragraph" w:customStyle="1" w:styleId="bodytext">
    <w:name w:val="bodytext"/>
    <w:basedOn w:val="a"/>
    <w:rsid w:val="009B29E8"/>
    <w:pPr>
      <w:spacing w:before="100" w:beforeAutospacing="1" w:after="240" w:line="360" w:lineRule="atLeast"/>
    </w:pPr>
  </w:style>
  <w:style w:type="table" w:styleId="ae">
    <w:name w:val="Table Grid"/>
    <w:basedOn w:val="a1"/>
    <w:rsid w:val="008C3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link w:val="30"/>
    <w:semiHidden/>
    <w:rsid w:val="008E6FEA"/>
    <w:rPr>
      <w:rFonts w:ascii="Cambria" w:eastAsia="Times New Roman" w:hAnsi="Cambria" w:cs="Times New Roman"/>
      <w:b/>
      <w:bCs/>
      <w:sz w:val="26"/>
      <w:szCs w:val="26"/>
    </w:rPr>
  </w:style>
  <w:style w:type="paragraph" w:styleId="32">
    <w:name w:val="toc 3"/>
    <w:basedOn w:val="a"/>
    <w:next w:val="a"/>
    <w:autoRedefine/>
    <w:uiPriority w:val="39"/>
    <w:rsid w:val="0056045A"/>
    <w:pPr>
      <w:ind w:left="480"/>
    </w:pPr>
    <w:rPr>
      <w:b/>
    </w:rPr>
  </w:style>
  <w:style w:type="paragraph" w:customStyle="1" w:styleId="Style8">
    <w:name w:val="Style8"/>
    <w:basedOn w:val="a"/>
    <w:rsid w:val="001C7D3B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83">
    <w:name w:val="Font Style83"/>
    <w:rsid w:val="001C7D3B"/>
    <w:rPr>
      <w:rFonts w:ascii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1C7D3B"/>
    <w:rPr>
      <w:rFonts w:ascii="Calibri" w:hAnsi="Calibri"/>
      <w:b/>
      <w:bCs/>
      <w:sz w:val="28"/>
      <w:szCs w:val="28"/>
      <w:lang w:val="x-none" w:eastAsia="x-none"/>
    </w:rPr>
  </w:style>
  <w:style w:type="paragraph" w:styleId="9">
    <w:name w:val="toc 9"/>
    <w:basedOn w:val="a"/>
    <w:next w:val="a"/>
    <w:autoRedefine/>
    <w:rsid w:val="00A73B53"/>
    <w:pPr>
      <w:ind w:left="1920"/>
    </w:pPr>
  </w:style>
  <w:style w:type="paragraph" w:styleId="af">
    <w:name w:val="Balloon Text"/>
    <w:basedOn w:val="a"/>
    <w:link w:val="af0"/>
    <w:uiPriority w:val="99"/>
    <w:rsid w:val="003400F4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rsid w:val="003400F4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Document Header1 Знак,H1 Знак,Heading 1iz Знак,Ðàçäåë Знак,Ариал11 Знак,Б1 Знак,Б11 Знак,Введение... Знак,Заголовок 1 Знак Знак Знак Знак Знак,Заголовок 1 Знак Знак1 Знак Знак Знак,Заголовок 1 Знак Знак2 Знак Знак"/>
    <w:link w:val="10"/>
    <w:locked/>
    <w:rsid w:val="00CC38A7"/>
    <w:rPr>
      <w:rFonts w:cs="Arial"/>
      <w:b/>
      <w:bCs/>
      <w:kern w:val="32"/>
      <w:sz w:val="36"/>
      <w:szCs w:val="32"/>
    </w:rPr>
  </w:style>
  <w:style w:type="paragraph" w:styleId="af1">
    <w:name w:val="Subtitle"/>
    <w:basedOn w:val="a"/>
    <w:next w:val="a"/>
    <w:link w:val="af2"/>
    <w:qFormat/>
    <w:rsid w:val="00AE2291"/>
    <w:pPr>
      <w:numPr>
        <w:ilvl w:val="1"/>
      </w:numPr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f2">
    <w:name w:val="Подзаголовок Знак"/>
    <w:link w:val="af1"/>
    <w:rsid w:val="00AE229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3">
    <w:name w:val="TOC Heading"/>
    <w:basedOn w:val="10"/>
    <w:next w:val="a"/>
    <w:uiPriority w:val="39"/>
    <w:unhideWhenUsed/>
    <w:qFormat/>
    <w:rsid w:val="00AE2291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af4">
    <w:name w:val="annotation reference"/>
    <w:rsid w:val="00287FBD"/>
    <w:rPr>
      <w:sz w:val="16"/>
      <w:szCs w:val="16"/>
    </w:rPr>
  </w:style>
  <w:style w:type="paragraph" w:styleId="af5">
    <w:name w:val="annotation text"/>
    <w:basedOn w:val="a"/>
    <w:link w:val="af6"/>
    <w:rsid w:val="00287FBD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287FBD"/>
  </w:style>
  <w:style w:type="paragraph" w:styleId="af7">
    <w:name w:val="annotation subject"/>
    <w:basedOn w:val="af5"/>
    <w:next w:val="af5"/>
    <w:link w:val="af8"/>
    <w:rsid w:val="00287FBD"/>
    <w:rPr>
      <w:b/>
      <w:bCs/>
      <w:lang w:val="x-none" w:eastAsia="x-none"/>
    </w:rPr>
  </w:style>
  <w:style w:type="character" w:customStyle="1" w:styleId="af8">
    <w:name w:val="Тема примечания Знак"/>
    <w:link w:val="af7"/>
    <w:rsid w:val="00287FBD"/>
    <w:rPr>
      <w:b/>
      <w:bCs/>
    </w:rPr>
  </w:style>
  <w:style w:type="character" w:styleId="af9">
    <w:name w:val="FollowedHyperlink"/>
    <w:rsid w:val="0014200C"/>
    <w:rPr>
      <w:color w:val="800080"/>
      <w:u w:val="single"/>
    </w:rPr>
  </w:style>
  <w:style w:type="paragraph" w:customStyle="1" w:styleId="Default">
    <w:name w:val="Default"/>
    <w:rsid w:val="008524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3">
    <w:name w:val="Обычный (веб)1"/>
    <w:basedOn w:val="a"/>
    <w:uiPriority w:val="99"/>
    <w:rsid w:val="00CC03DC"/>
    <w:pPr>
      <w:spacing w:before="100" w:beforeAutospacing="1" w:after="100" w:afterAutospacing="1"/>
    </w:pPr>
    <w:rPr>
      <w:rFonts w:ascii="Arial" w:hAnsi="Arial" w:cs="Arial"/>
      <w:color w:val="868B95"/>
      <w:sz w:val="15"/>
      <w:szCs w:val="15"/>
    </w:rPr>
  </w:style>
  <w:style w:type="paragraph" w:customStyle="1" w:styleId="afa">
    <w:name w:val="Название"/>
    <w:basedOn w:val="a"/>
    <w:next w:val="a"/>
    <w:link w:val="afb"/>
    <w:uiPriority w:val="10"/>
    <w:qFormat/>
    <w:rsid w:val="00CC03DC"/>
    <w:pPr>
      <w:contextualSpacing/>
      <w:jc w:val="center"/>
    </w:pPr>
    <w:rPr>
      <w:b/>
      <w:caps/>
      <w:spacing w:val="8"/>
      <w:kern w:val="28"/>
      <w:sz w:val="28"/>
      <w:szCs w:val="52"/>
      <w:lang w:val="x-none" w:eastAsia="en-US"/>
    </w:rPr>
  </w:style>
  <w:style w:type="character" w:customStyle="1" w:styleId="afb">
    <w:name w:val="Название Знак"/>
    <w:link w:val="afa"/>
    <w:uiPriority w:val="10"/>
    <w:rsid w:val="00CC03DC"/>
    <w:rPr>
      <w:b/>
      <w:caps/>
      <w:spacing w:val="8"/>
      <w:kern w:val="28"/>
      <w:sz w:val="28"/>
      <w:szCs w:val="52"/>
      <w:lang w:val="x-none" w:eastAsia="en-US"/>
    </w:rPr>
  </w:style>
  <w:style w:type="paragraph" w:customStyle="1" w:styleId="ConsPlusNormal">
    <w:name w:val="ConsPlusNormal"/>
    <w:rsid w:val="00CC03D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Абзац списка Знак"/>
    <w:aliases w:val="AC List 01 Знак,Bullet List Знак,Bullet Number Знак,FooterText Знак,List Paragraph1 Знак,List Paragraph_0 Знак,SL_Абзац списка Знак,f_Абзац 1 Знак,lp1 Знак,numbered Знак,Абзац списка11 Знак,Абзац списка2 Знак,Абзац списка3 Знак"/>
    <w:link w:val="ab"/>
    <w:uiPriority w:val="34"/>
    <w:qFormat/>
    <w:locked/>
    <w:rsid w:val="00CC03DC"/>
    <w:rPr>
      <w:rFonts w:ascii="Tahoma" w:hAnsi="Tahoma"/>
      <w:sz w:val="16"/>
    </w:rPr>
  </w:style>
  <w:style w:type="paragraph" w:styleId="afc">
    <w:name w:val="Revision"/>
    <w:hidden/>
    <w:uiPriority w:val="99"/>
    <w:semiHidden/>
    <w:rsid w:val="00E95037"/>
    <w:rPr>
      <w:sz w:val="24"/>
      <w:szCs w:val="24"/>
    </w:rPr>
  </w:style>
  <w:style w:type="paragraph" w:customStyle="1" w:styleId="afd">
    <w:name w:val="Пункт"/>
    <w:basedOn w:val="a"/>
    <w:link w:val="14"/>
    <w:uiPriority w:val="99"/>
    <w:rsid w:val="00803313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e">
    <w:name w:val="Подпункт"/>
    <w:basedOn w:val="afd"/>
    <w:link w:val="15"/>
    <w:rsid w:val="00803313"/>
  </w:style>
  <w:style w:type="paragraph" w:customStyle="1" w:styleId="aff">
    <w:name w:val="Подподпункт"/>
    <w:basedOn w:val="afe"/>
    <w:rsid w:val="00803313"/>
    <w:pPr>
      <w:tabs>
        <w:tab w:val="clear" w:pos="1134"/>
        <w:tab w:val="num" w:pos="1701"/>
      </w:tabs>
      <w:ind w:left="1701" w:hanging="567"/>
    </w:pPr>
  </w:style>
  <w:style w:type="character" w:customStyle="1" w:styleId="aff0">
    <w:name w:val="Основной текст Знак"/>
    <w:rsid w:val="00803313"/>
    <w:rPr>
      <w:sz w:val="28"/>
      <w:szCs w:val="28"/>
      <w:lang w:val="ru-RU" w:eastAsia="ru-RU"/>
    </w:rPr>
  </w:style>
  <w:style w:type="paragraph" w:customStyle="1" w:styleId="33">
    <w:name w:val="3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"/>
    <w:rsid w:val="0080331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18">
    <w:name w:val="Стиль1 Знак"/>
    <w:basedOn w:val="afe"/>
    <w:link w:val="19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19">
    <w:name w:val="Стиль1 Знак Знак"/>
    <w:link w:val="18"/>
    <w:rsid w:val="00803313"/>
    <w:rPr>
      <w:snapToGrid w:val="0"/>
      <w:sz w:val="28"/>
      <w:szCs w:val="28"/>
    </w:rPr>
  </w:style>
  <w:style w:type="paragraph" w:customStyle="1" w:styleId="1a">
    <w:name w:val="Стиль1"/>
    <w:basedOn w:val="afe"/>
    <w:rsid w:val="00803313"/>
    <w:pPr>
      <w:tabs>
        <w:tab w:val="clear" w:pos="1134"/>
      </w:tabs>
      <w:spacing w:line="240" w:lineRule="auto"/>
      <w:ind w:left="0" w:firstLine="0"/>
    </w:pPr>
    <w:rPr>
      <w:szCs w:val="28"/>
    </w:rPr>
  </w:style>
  <w:style w:type="character" w:customStyle="1" w:styleId="aff5">
    <w:name w:val="заменить"/>
    <w:rsid w:val="00803313"/>
    <w:rPr>
      <w:i/>
      <w:u w:val="none"/>
      <w:bdr w:val="none" w:sz="0" w:space="0" w:color="auto"/>
      <w:shd w:val="clear" w:color="auto" w:fill="FFCC99"/>
    </w:rPr>
  </w:style>
  <w:style w:type="paragraph" w:customStyle="1" w:styleId="aff6">
    <w:name w:val="Служебный"/>
    <w:basedOn w:val="a"/>
    <w:semiHidden/>
    <w:rsid w:val="00803313"/>
    <w:pPr>
      <w:pageBreakBefore/>
      <w:tabs>
        <w:tab w:val="left" w:pos="851"/>
      </w:tabs>
      <w:suppressAutoHyphens/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styleId="aff7">
    <w:name w:val="Document Map"/>
    <w:basedOn w:val="a"/>
    <w:link w:val="aff8"/>
    <w:rsid w:val="00803313"/>
    <w:pPr>
      <w:shd w:val="clear" w:color="auto" w:fill="000080"/>
    </w:pPr>
    <w:rPr>
      <w:rFonts w:ascii="Tahoma" w:hAnsi="Tahoma" w:cs="Tahoma"/>
    </w:rPr>
  </w:style>
  <w:style w:type="character" w:customStyle="1" w:styleId="aff8">
    <w:name w:val="Схема документа Знак"/>
    <w:link w:val="aff7"/>
    <w:rsid w:val="00803313"/>
    <w:rPr>
      <w:rFonts w:ascii="Tahoma" w:hAnsi="Tahoma" w:cs="Tahoma"/>
      <w:sz w:val="24"/>
      <w:szCs w:val="24"/>
      <w:shd w:val="clear" w:color="auto" w:fill="000080"/>
    </w:rPr>
  </w:style>
  <w:style w:type="paragraph" w:styleId="aff9">
    <w:name w:val="Normal (Web)"/>
    <w:basedOn w:val="a"/>
    <w:rsid w:val="00803313"/>
    <w:pPr>
      <w:spacing w:before="100" w:beforeAutospacing="1" w:after="100" w:afterAutospacing="1"/>
    </w:pPr>
  </w:style>
  <w:style w:type="paragraph" w:customStyle="1" w:styleId="1b">
    <w:name w:val="1 Знак"/>
    <w:basedOn w:val="a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0">
    <w:name w:val="Знак_0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">
    <w:name w:val="1"/>
    <w:basedOn w:val="a"/>
    <w:uiPriority w:val="99"/>
    <w:rsid w:val="0080331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"/>
    <w:uiPriority w:val="99"/>
    <w:locked/>
    <w:rsid w:val="00803313"/>
    <w:pPr>
      <w:keepNext/>
      <w:keepLines/>
      <w:numPr>
        <w:numId w:val="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"/>
    <w:uiPriority w:val="99"/>
    <w:rsid w:val="00803313"/>
    <w:pPr>
      <w:numPr>
        <w:ilvl w:val="2"/>
        <w:numId w:val="6"/>
      </w:numPr>
      <w:jc w:val="both"/>
    </w:pPr>
    <w:rPr>
      <w:sz w:val="28"/>
      <w:szCs w:val="28"/>
    </w:rPr>
  </w:style>
  <w:style w:type="paragraph" w:customStyle="1" w:styleId="2">
    <w:name w:val="Пункт_2"/>
    <w:basedOn w:val="a"/>
    <w:uiPriority w:val="99"/>
    <w:rsid w:val="00803313"/>
    <w:pPr>
      <w:numPr>
        <w:ilvl w:val="1"/>
        <w:numId w:val="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803313"/>
    <w:pPr>
      <w:numPr>
        <w:ilvl w:val="4"/>
      </w:numPr>
    </w:pPr>
  </w:style>
  <w:style w:type="paragraph" w:styleId="affa">
    <w:name w:val="caption"/>
    <w:basedOn w:val="a"/>
    <w:next w:val="a"/>
    <w:uiPriority w:val="35"/>
    <w:semiHidden/>
    <w:unhideWhenUsed/>
    <w:qFormat/>
    <w:rsid w:val="00803313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affc">
    <w:name w:val="affc"/>
    <w:basedOn w:val="a"/>
    <w:next w:val="a"/>
    <w:link w:val="affb"/>
    <w:qFormat/>
    <w:rsid w:val="0080331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b">
    <w:name w:val="Заголовок Знак"/>
    <w:link w:val="affc"/>
    <w:rsid w:val="0080331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fd">
    <w:name w:val="footnote text"/>
    <w:basedOn w:val="a"/>
    <w:link w:val="affe"/>
    <w:uiPriority w:val="99"/>
    <w:unhideWhenUsed/>
    <w:rsid w:val="00803313"/>
    <w:pPr>
      <w:snapToGrid w:val="0"/>
      <w:ind w:firstLine="567"/>
      <w:jc w:val="both"/>
    </w:pPr>
    <w:rPr>
      <w:sz w:val="22"/>
      <w:szCs w:val="20"/>
      <w:lang w:val="x-none" w:eastAsia="x-none"/>
    </w:rPr>
  </w:style>
  <w:style w:type="character" w:customStyle="1" w:styleId="affe">
    <w:name w:val="Текст сноски Знак"/>
    <w:link w:val="affd"/>
    <w:uiPriority w:val="99"/>
    <w:rsid w:val="00803313"/>
    <w:rPr>
      <w:sz w:val="22"/>
      <w:lang w:val="x-none" w:eastAsia="x-none"/>
    </w:rPr>
  </w:style>
  <w:style w:type="character" w:styleId="afff">
    <w:name w:val="footnote reference"/>
    <w:uiPriority w:val="99"/>
    <w:unhideWhenUsed/>
    <w:rsid w:val="00803313"/>
    <w:rPr>
      <w:rFonts w:ascii="Times New Roman" w:hAnsi="Times New Roman"/>
      <w:vertAlign w:val="superscript"/>
    </w:rPr>
  </w:style>
  <w:style w:type="paragraph" w:customStyle="1" w:styleId="afff0">
    <w:name w:val="Таблица шапка"/>
    <w:basedOn w:val="a"/>
    <w:rsid w:val="00803313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fff1">
    <w:name w:val="Таблица текст"/>
    <w:basedOn w:val="a"/>
    <w:rsid w:val="00803313"/>
    <w:pPr>
      <w:spacing w:before="40" w:after="40"/>
      <w:ind w:left="57" w:right="57"/>
    </w:pPr>
  </w:style>
  <w:style w:type="character" w:customStyle="1" w:styleId="afff2">
    <w:name w:val="комментарий"/>
    <w:uiPriority w:val="99"/>
    <w:rsid w:val="00803313"/>
    <w:rPr>
      <w:b/>
      <w:bCs/>
      <w:i/>
      <w:iCs/>
      <w:shd w:val="clear" w:color="auto" w:fill="FFFF99"/>
    </w:rPr>
  </w:style>
  <w:style w:type="paragraph" w:customStyle="1" w:styleId="afff3">
    <w:name w:val="Пункт б/н"/>
    <w:basedOn w:val="a"/>
    <w:rsid w:val="00803313"/>
    <w:pPr>
      <w:tabs>
        <w:tab w:val="left" w:pos="1134"/>
      </w:tabs>
      <w:spacing w:line="360" w:lineRule="auto"/>
      <w:ind w:firstLine="567"/>
      <w:jc w:val="both"/>
    </w:pPr>
    <w:rPr>
      <w:sz w:val="28"/>
      <w:szCs w:val="28"/>
    </w:rPr>
  </w:style>
  <w:style w:type="paragraph" w:customStyle="1" w:styleId="afff4">
    <w:name w:val="АриалТабл"/>
    <w:basedOn w:val="a"/>
    <w:rsid w:val="00803313"/>
    <w:pPr>
      <w:widowControl w:val="0"/>
      <w:suppressAutoHyphens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Times12">
    <w:name w:val="Times 12"/>
    <w:basedOn w:val="a"/>
    <w:rsid w:val="00803313"/>
    <w:pPr>
      <w:suppressAutoHyphens/>
      <w:overflowPunct w:val="0"/>
      <w:autoSpaceDE w:val="0"/>
      <w:ind w:firstLine="567"/>
      <w:jc w:val="both"/>
    </w:pPr>
    <w:rPr>
      <w:bCs/>
      <w:szCs w:val="22"/>
      <w:lang w:eastAsia="ar-SA"/>
    </w:rPr>
  </w:style>
  <w:style w:type="character" w:customStyle="1" w:styleId="FTN-">
    <w:name w:val="FTN _коммСтиль полужирный курсив Узор: Нет (Светло-желтый)"/>
    <w:rsid w:val="0080331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afff5">
    <w:name w:val="endnote text"/>
    <w:basedOn w:val="a"/>
    <w:link w:val="afff6"/>
    <w:uiPriority w:val="99"/>
    <w:rsid w:val="00803313"/>
    <w:rPr>
      <w:sz w:val="20"/>
      <w:szCs w:val="20"/>
      <w:lang w:val="x-none" w:eastAsia="x-none"/>
    </w:rPr>
  </w:style>
  <w:style w:type="character" w:customStyle="1" w:styleId="afff6">
    <w:name w:val="Текст концевой сноски Знак"/>
    <w:link w:val="afff5"/>
    <w:uiPriority w:val="99"/>
    <w:rsid w:val="00803313"/>
    <w:rPr>
      <w:lang w:val="x-none" w:eastAsia="x-none"/>
    </w:rPr>
  </w:style>
  <w:style w:type="character" w:styleId="afff7">
    <w:name w:val="endnote reference"/>
    <w:uiPriority w:val="99"/>
    <w:rsid w:val="00803313"/>
    <w:rPr>
      <w:rFonts w:cs="Times New Roman"/>
      <w:vertAlign w:val="superscript"/>
    </w:rPr>
  </w:style>
  <w:style w:type="paragraph" w:customStyle="1" w:styleId="ConsPlusNonformat">
    <w:name w:val="ConsPlusNonformat"/>
    <w:rsid w:val="00803313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afff8">
    <w:name w:val="Ариал"/>
    <w:basedOn w:val="a"/>
    <w:link w:val="1d"/>
    <w:rsid w:val="00803313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d">
    <w:name w:val="Ариал Знак1"/>
    <w:link w:val="afff8"/>
    <w:locked/>
    <w:rsid w:val="00803313"/>
    <w:rPr>
      <w:rFonts w:ascii="Arial" w:hAnsi="Arial"/>
      <w:sz w:val="24"/>
      <w:szCs w:val="24"/>
      <w:lang w:val="x-none" w:eastAsia="x-none"/>
    </w:rPr>
  </w:style>
  <w:style w:type="paragraph" w:styleId="afff9">
    <w:name w:val="No Spacing"/>
    <w:uiPriority w:val="1"/>
    <w:qFormat/>
    <w:rsid w:val="00803313"/>
    <w:pPr>
      <w:ind w:firstLine="567"/>
      <w:jc w:val="both"/>
    </w:pPr>
    <w:rPr>
      <w:sz w:val="28"/>
      <w:szCs w:val="28"/>
    </w:rPr>
  </w:style>
  <w:style w:type="character" w:customStyle="1" w:styleId="webofficeattributevalue1">
    <w:name w:val="webofficeattributevalue1"/>
    <w:rsid w:val="001D779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1e">
    <w:name w:val="Заголовок №1_"/>
    <w:link w:val="1f"/>
    <w:locked/>
    <w:rsid w:val="00D618A9"/>
    <w:rPr>
      <w:b/>
      <w:bCs/>
      <w:sz w:val="16"/>
      <w:szCs w:val="16"/>
      <w:shd w:val="clear" w:color="auto" w:fill="FFFFFF"/>
    </w:rPr>
  </w:style>
  <w:style w:type="paragraph" w:customStyle="1" w:styleId="1f">
    <w:name w:val="Заголовок №1"/>
    <w:basedOn w:val="a"/>
    <w:link w:val="1e"/>
    <w:rsid w:val="00D618A9"/>
    <w:pPr>
      <w:widowControl w:val="0"/>
      <w:shd w:val="clear" w:color="auto" w:fill="FFFFFF"/>
      <w:spacing w:line="206" w:lineRule="exact"/>
      <w:outlineLvl w:val="0"/>
    </w:pPr>
    <w:rPr>
      <w:b/>
      <w:bCs/>
      <w:sz w:val="16"/>
      <w:szCs w:val="16"/>
    </w:rPr>
  </w:style>
  <w:style w:type="character" w:customStyle="1" w:styleId="FontStyle128">
    <w:name w:val="Font Style128"/>
    <w:rsid w:val="00E2668C"/>
    <w:rPr>
      <w:rFonts w:ascii="Times New Roman" w:hAnsi="Times New Roman" w:cs="Times New Roman"/>
      <w:color w:val="000000"/>
      <w:sz w:val="26"/>
      <w:szCs w:val="26"/>
    </w:rPr>
  </w:style>
  <w:style w:type="character" w:customStyle="1" w:styleId="14">
    <w:name w:val="Пункт Знак1"/>
    <w:link w:val="afd"/>
    <w:uiPriority w:val="99"/>
    <w:rsid w:val="00E32606"/>
    <w:rPr>
      <w:snapToGrid w:val="0"/>
      <w:sz w:val="28"/>
    </w:rPr>
  </w:style>
  <w:style w:type="character" w:customStyle="1" w:styleId="15">
    <w:name w:val="Подпункт Знак1"/>
    <w:link w:val="afe"/>
    <w:rsid w:val="00660AC6"/>
    <w:rPr>
      <w:snapToGrid w:val="0"/>
      <w:sz w:val="28"/>
    </w:rPr>
  </w:style>
  <w:style w:type="paragraph" w:styleId="afffa">
    <w:name w:val="Body Text Indent"/>
    <w:basedOn w:val="a"/>
    <w:link w:val="afffb"/>
    <w:uiPriority w:val="99"/>
    <w:unhideWhenUsed/>
    <w:rsid w:val="00B623BD"/>
    <w:pPr>
      <w:spacing w:after="120"/>
      <w:ind w:left="283"/>
    </w:pPr>
  </w:style>
  <w:style w:type="character" w:customStyle="1" w:styleId="afffb">
    <w:name w:val="Основной текст с отступом Знак"/>
    <w:link w:val="afffa"/>
    <w:uiPriority w:val="99"/>
    <w:rsid w:val="00B623BD"/>
    <w:rPr>
      <w:sz w:val="24"/>
      <w:szCs w:val="24"/>
    </w:rPr>
  </w:style>
  <w:style w:type="character" w:customStyle="1" w:styleId="1f0">
    <w:name w:val="Гиперссылка1"/>
    <w:uiPriority w:val="99"/>
    <w:rsid w:val="00A96A5B"/>
    <w:rPr>
      <w:color w:val="000000"/>
      <w:u w:val="none"/>
    </w:rPr>
  </w:style>
  <w:style w:type="paragraph" w:customStyle="1" w:styleId="ACList01BulletListBulletNumberFooterTextListParagraphListParagraph1SLf1lp1numbered11234">
    <w:name w:val="Абзац списка;AC List 01;Bullet List;Bullet Number;FooterText;List Paragraph;List Paragraph1;SL_Абзац списка;f_Абзац 1;lp1;numbered;Абзац списка11;Абзац списка2;Абзац списка3;Абзац списка4;Маркер;Нумерованый список;ПАРАГРАФ;Текстовая;название"/>
    <w:basedOn w:val="a"/>
    <w:link w:val="ACList01BulletListBulletNumberFooterTextListParagraphListParagraph1SLf1lp1numbered1123"/>
    <w:uiPriority w:val="34"/>
    <w:qFormat/>
    <w:rsid w:val="00A96A5B"/>
    <w:pPr>
      <w:keepNext/>
      <w:keepLines/>
      <w:spacing w:before="60" w:after="60"/>
      <w:ind w:left="720"/>
      <w:contextualSpacing/>
    </w:pPr>
    <w:rPr>
      <w:rFonts w:ascii="Tahoma" w:hAnsi="Tahoma"/>
      <w:sz w:val="16"/>
      <w:szCs w:val="20"/>
      <w:lang w:val="en-US" w:eastAsia="en-US"/>
    </w:rPr>
  </w:style>
  <w:style w:type="character" w:customStyle="1" w:styleId="ACList01BulletListBulletNumberFooterTextListParagraphListParagraph1SLf1lp1numbered1123">
    <w:name w:val="Абзац списка Знак;AC List 01 Знак;Bullet List Знак;Bullet Number Знак;FooterText Знак;List Paragraph Знак;List Paragraph1 Знак;SL_Абзац списка Знак;f_Абзац 1 Знак;lp1 Знак;numbered Знак;Абзац списка11 Знак;Абзац списка2 Знак;Абзац списка3 Знак"/>
    <w:link w:val="ACList01BulletListBulletNumberFooterTextListParagraphListParagraph1SLf1lp1numbered11234"/>
    <w:uiPriority w:val="34"/>
    <w:qFormat/>
    <w:rsid w:val="00A96A5B"/>
    <w:rPr>
      <w:rFonts w:ascii="Tahoma" w:hAnsi="Tahoma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lient@rossetimr.ru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UDIMO~1\LOCALS~1\Temp\AsudViewed\0900000383de0dfd\&#1055;&#1088;&#1080;&#1084;&#1077;&#1088;_&#1086;&#1092;&#1086;&#1088;&#1084;&#1083;&#1077;&#1085;&#1080;&#1103;_&#1082;&#1086;&#1083;&#1086;&#1085;&#1090;&#1080;&#1090;&#1091;&#1083;&#1086;&#1074;_&#1053;&#1052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 xmlns:b="http://schemas.openxmlformats.org/officeDocument/2006/bibliography" xmlns="http://schemas.openxmlformats.org/officeDocument/2006/bibliography">
    <b:Tag>Заполнитель1</b:Tag>
    <b:RefOrder>1</b:RefOrder>
  </b:Source>
</b:Sources>
</file>

<file path=customXml/itemProps1.xml><?xml version="1.0" encoding="utf-8"?>
<ds:datastoreItem xmlns:ds="http://schemas.openxmlformats.org/officeDocument/2006/customXml" ds:itemID="{F264E993-105B-4194-96B7-E544C9492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Пример_оформления_колонтитулов_НМД.dotx</Template>
  <TotalTime>2</TotalTime>
  <Pages>22</Pages>
  <Words>6754</Words>
  <Characters>49103</Characters>
  <Application>Microsoft Office Word</Application>
  <DocSecurity>0</DocSecurity>
  <Lines>409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MOESK</Company>
  <LinksUpToDate>false</LinksUpToDate>
  <CharactersWithSpaces>55746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Kudimova</dc:creator>
  <cp:lastModifiedBy>Пыталев Николай Евгеньевич</cp:lastModifiedBy>
  <cp:revision>8</cp:revision>
  <cp:lastPrinted>2023-07-11T06:00:00Z</cp:lastPrinted>
  <dcterms:created xsi:type="dcterms:W3CDTF">2026-07-03T13:04:00Z</dcterms:created>
  <dcterms:modified xsi:type="dcterms:W3CDTF">2026-07-08T09:52:00Z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SEDO-BARCODE-1414066409834--1028088945</vt:lpwstr>
  </property>
</Properties>
</file>